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95EA1D" w14:textId="77215918" w:rsidR="00270ADC" w:rsidRPr="00B60E1B" w:rsidRDefault="00270ADC" w:rsidP="00863B21">
      <w:pPr>
        <w:widowControl w:val="0"/>
        <w:tabs>
          <w:tab w:val="left" w:pos="2127"/>
        </w:tabs>
        <w:spacing w:before="120" w:after="120" w:line="360" w:lineRule="auto"/>
        <w:ind w:left="2127" w:hanging="2127"/>
        <w:rPr>
          <w:rFonts w:ascii="Arial" w:eastAsia="SimSun" w:hAnsi="Arial" w:cs="Arial"/>
          <w:b/>
        </w:rPr>
      </w:pPr>
      <w:r w:rsidRPr="00B60E1B">
        <w:rPr>
          <w:rFonts w:ascii="Arial" w:eastAsia="SimSun" w:hAnsi="Arial" w:cs="Arial"/>
          <w:b/>
        </w:rPr>
        <w:t>Source:</w:t>
      </w:r>
      <w:r w:rsidRPr="00B60E1B">
        <w:rPr>
          <w:rFonts w:ascii="Arial" w:eastAsia="SimSun" w:hAnsi="Arial" w:cs="Arial"/>
          <w:b/>
        </w:rPr>
        <w:tab/>
      </w:r>
      <w:r w:rsidR="00CA3A6C" w:rsidRPr="00B60E1B">
        <w:rPr>
          <w:rFonts w:ascii="Arial" w:eastAsia="SimSun" w:hAnsi="Arial" w:cs="Arial"/>
          <w:b/>
        </w:rPr>
        <w:t>Bytedance</w:t>
      </w:r>
      <w:r w:rsidRPr="00B60E1B">
        <w:rPr>
          <w:rFonts w:ascii="Arial" w:eastAsia="SimSun" w:hAnsi="Arial" w:cs="Arial"/>
          <w:b/>
        </w:rPr>
        <w:t xml:space="preserve"> </w:t>
      </w:r>
    </w:p>
    <w:p w14:paraId="7A4302C5" w14:textId="0069FDB7" w:rsidR="00270ADC" w:rsidRPr="005845E7" w:rsidRDefault="00270ADC" w:rsidP="00863B21">
      <w:pPr>
        <w:widowControl w:val="0"/>
        <w:tabs>
          <w:tab w:val="left" w:pos="2127"/>
        </w:tabs>
        <w:spacing w:after="120" w:line="360" w:lineRule="auto"/>
        <w:ind w:left="2131" w:hanging="2131"/>
        <w:rPr>
          <w:rFonts w:ascii="Arial" w:eastAsia="SimSun" w:hAnsi="Arial" w:cs="Arial"/>
          <w:b/>
          <w:lang w:val="en-AU"/>
        </w:rPr>
      </w:pPr>
      <w:r w:rsidRPr="00B60E1B">
        <w:rPr>
          <w:rFonts w:ascii="Arial" w:eastAsia="SimSun" w:hAnsi="Arial" w:cs="Arial"/>
          <w:b/>
        </w:rPr>
        <w:t>Title:</w:t>
      </w:r>
      <w:r w:rsidRPr="00B60E1B">
        <w:rPr>
          <w:rFonts w:ascii="Arial" w:eastAsia="SimSun" w:hAnsi="Arial" w:cs="Arial"/>
          <w:b/>
        </w:rPr>
        <w:tab/>
      </w:r>
      <w:bookmarkStart w:id="0" w:name="_Hlk166401090"/>
      <w:r w:rsidRPr="00B60E1B">
        <w:rPr>
          <w:rFonts w:ascii="Arial" w:eastAsia="SimSun" w:hAnsi="Arial" w:cs="Arial"/>
          <w:b/>
        </w:rPr>
        <w:t>[</w:t>
      </w:r>
      <w:r w:rsidR="005A0982">
        <w:rPr>
          <w:rFonts w:ascii="Arial" w:eastAsia="SimSun" w:hAnsi="Arial" w:cs="Arial"/>
          <w:b/>
        </w:rPr>
        <w:t>DaCAS</w:t>
      </w:r>
      <w:r w:rsidRPr="00B60E1B">
        <w:rPr>
          <w:rFonts w:ascii="Arial" w:eastAsia="SimSun" w:hAnsi="Arial" w:cs="Arial"/>
          <w:b/>
        </w:rPr>
        <w:t>]</w:t>
      </w:r>
      <w:bookmarkEnd w:id="0"/>
      <w:r w:rsidR="000D495F" w:rsidRPr="00B60E1B">
        <w:rPr>
          <w:rFonts w:ascii="Arial" w:eastAsia="SimSun" w:hAnsi="Arial" w:cs="Arial"/>
          <w:b/>
        </w:rPr>
        <w:t xml:space="preserve"> </w:t>
      </w:r>
      <w:r w:rsidR="005845E7">
        <w:rPr>
          <w:rFonts w:ascii="Arial" w:eastAsia="SimSun" w:hAnsi="Arial" w:cs="Arial"/>
          <w:b/>
        </w:rPr>
        <w:t>Propose a target device</w:t>
      </w:r>
    </w:p>
    <w:p w14:paraId="77CE2E28" w14:textId="77777777" w:rsidR="00270ADC" w:rsidRPr="00B60E1B" w:rsidRDefault="00270ADC" w:rsidP="00863B21">
      <w:pPr>
        <w:widowControl w:val="0"/>
        <w:tabs>
          <w:tab w:val="left" w:pos="2127"/>
        </w:tabs>
        <w:spacing w:after="120" w:line="360" w:lineRule="auto"/>
        <w:ind w:left="2131" w:hanging="2131"/>
        <w:rPr>
          <w:rFonts w:ascii="Arial" w:eastAsia="SimSun" w:hAnsi="Arial" w:cs="Arial"/>
          <w:b/>
        </w:rPr>
      </w:pPr>
      <w:r w:rsidRPr="00B60E1B">
        <w:rPr>
          <w:rFonts w:ascii="Arial" w:eastAsia="SimSun" w:hAnsi="Arial" w:cs="Arial"/>
          <w:b/>
        </w:rPr>
        <w:t>Document for:</w:t>
      </w:r>
      <w:r w:rsidRPr="00B60E1B">
        <w:rPr>
          <w:rFonts w:ascii="Arial" w:eastAsia="SimSun" w:hAnsi="Arial" w:cs="Arial"/>
          <w:b/>
        </w:rPr>
        <w:tab/>
        <w:t>Discussion and Agreement</w:t>
      </w:r>
    </w:p>
    <w:p w14:paraId="135AA2AC" w14:textId="5CA86A0B" w:rsidR="00270ADC" w:rsidRPr="00B60E1B" w:rsidRDefault="00270ADC" w:rsidP="00863B21">
      <w:pPr>
        <w:widowControl w:val="0"/>
        <w:tabs>
          <w:tab w:val="left" w:pos="2127"/>
        </w:tabs>
        <w:spacing w:after="120" w:line="360" w:lineRule="auto"/>
        <w:ind w:left="2131" w:hanging="2131"/>
        <w:rPr>
          <w:rFonts w:ascii="Arial" w:eastAsia="SimSun" w:hAnsi="Arial" w:cs="Arial"/>
          <w:b/>
        </w:rPr>
      </w:pPr>
      <w:r w:rsidRPr="00B60E1B">
        <w:rPr>
          <w:rFonts w:ascii="Arial" w:eastAsia="SimSun" w:hAnsi="Arial" w:cs="Arial"/>
          <w:b/>
        </w:rPr>
        <w:t>Agenda Item:</w:t>
      </w:r>
      <w:r w:rsidRPr="00B60E1B">
        <w:rPr>
          <w:rFonts w:ascii="Arial" w:eastAsia="SimSun" w:hAnsi="Arial" w:cs="Arial"/>
          <w:b/>
        </w:rPr>
        <w:tab/>
      </w:r>
      <w:r w:rsidR="001B2E17" w:rsidRPr="00B60E1B">
        <w:rPr>
          <w:rFonts w:ascii="Arial" w:eastAsia="SimSun" w:hAnsi="Arial" w:cs="Arial"/>
          <w:b/>
        </w:rPr>
        <w:t>7</w:t>
      </w:r>
      <w:r w:rsidR="008D638A" w:rsidRPr="00B60E1B">
        <w:rPr>
          <w:rFonts w:ascii="Arial" w:eastAsia="SimSun" w:hAnsi="Arial" w:cs="Arial"/>
          <w:b/>
        </w:rPr>
        <w:t>.</w:t>
      </w:r>
      <w:r w:rsidR="00150FE2">
        <w:rPr>
          <w:rFonts w:ascii="Arial" w:eastAsia="SimSun" w:hAnsi="Arial" w:cs="Arial"/>
          <w:b/>
        </w:rPr>
        <w:t>6</w:t>
      </w:r>
    </w:p>
    <w:p w14:paraId="171F57B6" w14:textId="77777777" w:rsidR="00270ADC" w:rsidRPr="005845E7" w:rsidRDefault="00270ADC" w:rsidP="00863B21">
      <w:pPr>
        <w:pStyle w:val="Heading1"/>
        <w:spacing w:line="360" w:lineRule="auto"/>
        <w:rPr>
          <w:rFonts w:cs="Arial"/>
          <w:lang w:val="en-AU" w:eastAsia="zh-CN"/>
        </w:rPr>
      </w:pPr>
      <w:r w:rsidRPr="00B60E1B">
        <w:rPr>
          <w:rFonts w:cs="Arial"/>
        </w:rPr>
        <w:t>1 Introduction</w:t>
      </w:r>
    </w:p>
    <w:p w14:paraId="20E74FD1" w14:textId="3A7B670F" w:rsidR="008E1B92" w:rsidRPr="00343C75" w:rsidRDefault="008E1B92" w:rsidP="008E1B92">
      <w:pPr>
        <w:spacing w:before="120" w:after="120" w:line="288" w:lineRule="auto"/>
        <w:rPr>
          <w:rFonts w:ascii="Arial" w:eastAsia="DengXian" w:hAnsi="Arial" w:cs="Arial"/>
          <w:sz w:val="22"/>
        </w:rPr>
      </w:pPr>
      <w:r>
        <w:rPr>
          <w:rFonts w:ascii="Arial" w:eastAsia="DengXian" w:hAnsi="Arial" w:cs="Arial"/>
          <w:sz w:val="22"/>
        </w:rPr>
        <w:t xml:space="preserve">In TR 26.933 - Study on Diverse Audio Capturing Systems, the necessity of an immersive audio capturing system in UEs has been mentioned. </w:t>
      </w:r>
      <w:r w:rsidR="005845E7" w:rsidRPr="005845E7">
        <w:rPr>
          <w:rFonts w:ascii="Arial" w:eastAsia="DengXian" w:hAnsi="Arial" w:cs="Arial"/>
          <w:sz w:val="22"/>
        </w:rPr>
        <w:t xml:space="preserve">One objective of the DaCAS work item [1] is to </w:t>
      </w:r>
      <w:r w:rsidR="005845E7">
        <w:rPr>
          <w:rFonts w:ascii="Arial" w:eastAsia="DengXian" w:hAnsi="Arial" w:cs="Arial"/>
          <w:sz w:val="22"/>
        </w:rPr>
        <w:t>define target devices for immersive audio recording. This proposal contains a commercially available 4-mic smartphone target device. Device shape and microphone port locations are provided using the format suggested in [2]</w:t>
      </w:r>
      <w:r w:rsidR="00957002">
        <w:rPr>
          <w:rFonts w:ascii="Arial" w:eastAsia="DengXian" w:hAnsi="Arial" w:cs="Arial"/>
          <w:sz w:val="22"/>
        </w:rPr>
        <w:t>.</w:t>
      </w:r>
    </w:p>
    <w:p w14:paraId="2E12F0C1" w14:textId="5CC6EF9F" w:rsidR="000267D4" w:rsidRDefault="00680D42" w:rsidP="00957002">
      <w:pPr>
        <w:pStyle w:val="Heading1"/>
        <w:spacing w:line="360" w:lineRule="auto"/>
        <w:rPr>
          <w:rFonts w:cs="Arial"/>
        </w:rPr>
      </w:pPr>
      <w:r w:rsidRPr="00B60E1B">
        <w:rPr>
          <w:rFonts w:cs="Arial"/>
        </w:rPr>
        <w:t xml:space="preserve">2 </w:t>
      </w:r>
      <w:r w:rsidR="005845E7">
        <w:rPr>
          <w:rFonts w:cs="Arial"/>
        </w:rPr>
        <w:t>Discussion</w:t>
      </w:r>
    </w:p>
    <w:p w14:paraId="0D0D92FD" w14:textId="153FABA9" w:rsidR="00957002" w:rsidRPr="00EF6DF1" w:rsidRDefault="00957002" w:rsidP="00EF6DF1">
      <w:pPr>
        <w:spacing w:before="120" w:after="120" w:line="288" w:lineRule="auto"/>
        <w:rPr>
          <w:rFonts w:ascii="Arial" w:eastAsia="DengXian" w:hAnsi="Arial" w:cs="Arial"/>
          <w:sz w:val="22"/>
        </w:rPr>
      </w:pPr>
      <w:r w:rsidRPr="00EF6DF1">
        <w:rPr>
          <w:rFonts w:ascii="Arial" w:eastAsia="DengXian" w:hAnsi="Arial" w:cs="Arial"/>
          <w:sz w:val="22"/>
        </w:rPr>
        <w:t xml:space="preserve">In order to comprehensively test the example solutions, </w:t>
      </w:r>
      <w:r w:rsidR="00EF6DF1" w:rsidRPr="00EF6DF1">
        <w:rPr>
          <w:rFonts w:ascii="Arial" w:eastAsia="DengXian" w:hAnsi="Arial" w:cs="Arial"/>
          <w:sz w:val="22"/>
        </w:rPr>
        <w:t xml:space="preserve">there should be </w:t>
      </w:r>
      <w:r w:rsidRPr="00EF6DF1">
        <w:rPr>
          <w:rFonts w:ascii="Arial" w:eastAsia="DengXian" w:hAnsi="Arial" w:cs="Arial"/>
          <w:sz w:val="22"/>
        </w:rPr>
        <w:t>target device</w:t>
      </w:r>
      <w:r w:rsidR="00EF6DF1" w:rsidRPr="00EF6DF1">
        <w:rPr>
          <w:rFonts w:ascii="Arial" w:eastAsia="DengXian" w:hAnsi="Arial" w:cs="Arial"/>
          <w:sz w:val="22"/>
        </w:rPr>
        <w:t xml:space="preserve"> that reflect main-stream smartphone. On the other hand, target device setup should not have unwanted features such as colinear microphones or too-little microphones. Thus, the source proposed a </w:t>
      </w:r>
      <w:r w:rsidR="00EF6DF1" w:rsidRPr="00EF6DF1">
        <w:rPr>
          <w:rFonts w:ascii="Arial" w:eastAsia="DengXian" w:hAnsi="Arial" w:cs="Arial"/>
          <w:sz w:val="22"/>
        </w:rPr>
        <w:t>commercially available 4-mic smartphone target device</w:t>
      </w:r>
      <w:r w:rsidR="00EF6DF1">
        <w:rPr>
          <w:rFonts w:ascii="Arial" w:eastAsia="DengXian" w:hAnsi="Arial" w:cs="Arial"/>
          <w:sz w:val="22"/>
        </w:rPr>
        <w:t>.</w:t>
      </w:r>
    </w:p>
    <w:p w14:paraId="70D91CB2" w14:textId="1117E0E3" w:rsidR="00881373" w:rsidRDefault="00395B9D" w:rsidP="00957002">
      <w:pPr>
        <w:pStyle w:val="Heading1"/>
        <w:spacing w:line="360" w:lineRule="auto"/>
        <w:rPr>
          <w:rFonts w:cs="Arial"/>
        </w:rPr>
      </w:pPr>
      <w:r>
        <w:rPr>
          <w:rFonts w:cs="Arial"/>
        </w:rPr>
        <w:t>3</w:t>
      </w:r>
      <w:r w:rsidRPr="00B60E1B">
        <w:rPr>
          <w:rFonts w:cs="Arial"/>
        </w:rPr>
        <w:t xml:space="preserve"> </w:t>
      </w:r>
      <w:r w:rsidR="00C61600" w:rsidRPr="00C61600">
        <w:rPr>
          <w:rFonts w:cs="Arial"/>
        </w:rPr>
        <w:t>T</w:t>
      </w:r>
      <w:r w:rsidR="00957002">
        <w:rPr>
          <w:rFonts w:cs="Arial" w:hint="eastAsia"/>
        </w:rPr>
        <w:t>arg</w:t>
      </w:r>
      <w:r w:rsidR="00957002">
        <w:rPr>
          <w:rFonts w:cs="Arial"/>
        </w:rPr>
        <w:t>e</w:t>
      </w:r>
      <w:r w:rsidR="00957002">
        <w:rPr>
          <w:rFonts w:cs="Arial" w:hint="eastAsia"/>
        </w:rPr>
        <w:t>t</w:t>
      </w:r>
      <w:r w:rsidR="00957002">
        <w:rPr>
          <w:rFonts w:cs="Arial"/>
        </w:rPr>
        <w:t xml:space="preserve"> </w:t>
      </w:r>
      <w:r w:rsidR="00957002">
        <w:rPr>
          <w:rFonts w:cs="Arial" w:hint="eastAsia"/>
        </w:rPr>
        <w:t>de</w:t>
      </w:r>
      <w:r w:rsidR="00957002">
        <w:rPr>
          <w:rFonts w:cs="Arial"/>
        </w:rPr>
        <w:t>vice</w:t>
      </w:r>
      <w:r w:rsidR="00957002">
        <w:rPr>
          <w:rFonts w:cs="Arial"/>
        </w:rPr>
        <w:t xml:space="preserve"> definition</w:t>
      </w:r>
    </w:p>
    <w:p w14:paraId="57B3CD9B" w14:textId="400DD3A3" w:rsidR="00EF6DF1" w:rsidRPr="00B426E2" w:rsidRDefault="00EF6DF1" w:rsidP="00EF6DF1">
      <w:pPr>
        <w:rPr>
          <w:rFonts w:ascii="Arial" w:hAnsi="Arial" w:cs="Arial"/>
          <w:sz w:val="22"/>
          <w:szCs w:val="22"/>
          <w:lang w:eastAsia="en-US"/>
        </w:rPr>
      </w:pPr>
      <w:r w:rsidRPr="00B426E2">
        <w:rPr>
          <w:rFonts w:ascii="Arial" w:hAnsi="Arial" w:cs="Arial"/>
          <w:sz w:val="22"/>
          <w:szCs w:val="22"/>
          <w:lang w:val="en-GB" w:eastAsia="en-US"/>
        </w:rPr>
        <w:t>Here is a</w:t>
      </w:r>
      <w:r w:rsidR="00B426E2">
        <w:rPr>
          <w:rFonts w:ascii="Arial" w:hAnsi="Arial" w:cs="Arial"/>
          <w:sz w:val="22"/>
          <w:szCs w:val="22"/>
          <w:lang w:val="en-GB" w:eastAsia="en-US"/>
        </w:rPr>
        <w:t>n</w:t>
      </w:r>
      <w:r w:rsidRPr="00B426E2">
        <w:rPr>
          <w:rFonts w:ascii="Arial" w:hAnsi="Arial" w:cs="Arial"/>
          <w:sz w:val="22"/>
          <w:szCs w:val="22"/>
          <w:lang w:val="en-GB" w:eastAsia="en-US"/>
        </w:rPr>
        <w:t xml:space="preserve"> illustration of our proposed target device</w:t>
      </w:r>
      <w:r w:rsidR="00B426E2">
        <w:rPr>
          <w:rFonts w:ascii="Arial" w:hAnsi="Arial" w:cs="Arial"/>
          <w:sz w:val="22"/>
          <w:szCs w:val="22"/>
          <w:lang w:val="en-GB" w:eastAsia="en-US"/>
        </w:rPr>
        <w:t>, including device dimensions and microphone placement</w:t>
      </w:r>
      <w:r w:rsidRPr="00B426E2">
        <w:rPr>
          <w:rFonts w:ascii="Arial" w:hAnsi="Arial" w:cs="Arial"/>
          <w:sz w:val="22"/>
          <w:szCs w:val="22"/>
          <w:lang w:val="en-GB" w:eastAsia="en-US"/>
        </w:rPr>
        <w:t>. More detailed information can be viewed in the attached .xl</w:t>
      </w:r>
      <w:r w:rsidR="00B426E2" w:rsidRPr="00B426E2">
        <w:rPr>
          <w:rFonts w:ascii="Arial" w:hAnsi="Arial" w:cs="Arial"/>
          <w:sz w:val="22"/>
          <w:szCs w:val="22"/>
          <w:lang w:val="en-GB" w:eastAsia="en-US"/>
        </w:rPr>
        <w:t>sx file that follows the format</w:t>
      </w:r>
      <w:r w:rsidR="00B426E2" w:rsidRPr="00B426E2">
        <w:rPr>
          <w:rFonts w:ascii="Arial" w:hAnsi="Arial" w:cs="Arial"/>
          <w:sz w:val="22"/>
          <w:szCs w:val="22"/>
          <w:lang w:val="en-GB" w:eastAsia="en-US"/>
        </w:rPr>
        <w:t xml:space="preserve"> suggested in [2].</w:t>
      </w:r>
    </w:p>
    <w:p w14:paraId="46327588" w14:textId="1383B938" w:rsidR="00EA35CB" w:rsidRPr="00BA04A6" w:rsidRDefault="00EA35CB" w:rsidP="00BA04A6">
      <w:pPr>
        <w:jc w:val="center"/>
        <w:rPr>
          <w:rFonts w:ascii="Arial" w:hAnsi="Arial" w:cs="Arial"/>
          <w:b/>
          <w:bCs/>
          <w:sz w:val="22"/>
          <w:szCs w:val="22"/>
          <w:lang w:val="en-GB" w:eastAsia="en-US"/>
        </w:rPr>
      </w:pPr>
      <w:r w:rsidRPr="00EA35CB">
        <w:rPr>
          <w:rFonts w:ascii="Arial" w:hAnsi="Arial" w:cs="Arial"/>
          <w:b/>
          <w:bCs/>
          <w:noProof/>
          <w:sz w:val="22"/>
          <w:szCs w:val="22"/>
        </w:rPr>
        <w:lastRenderedPageBreak/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83AA499" wp14:editId="4CB2AAF1">
                <wp:simplePos x="0" y="0"/>
                <wp:positionH relativeFrom="column">
                  <wp:posOffset>4321810</wp:posOffset>
                </wp:positionH>
                <wp:positionV relativeFrom="paragraph">
                  <wp:posOffset>615826</wp:posOffset>
                </wp:positionV>
                <wp:extent cx="542611" cy="286385"/>
                <wp:effectExtent l="0" t="0" r="16510" b="18415"/>
                <wp:wrapNone/>
                <wp:docPr id="1228057984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2611" cy="2863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2F95FF8" w14:textId="25F29627" w:rsidR="00B706CD" w:rsidRPr="00B426E2" w:rsidRDefault="00B706CD" w:rsidP="00B706CD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Mic 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83AA499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40.3pt;margin-top:48.5pt;width:42.75pt;height:22.5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" fillcolor="white [3201]" strokeweight=".5pt">
                <v:textbox>
                  <w:txbxContent>
                    <w:p w14:paraId="02F95FF8" w14:textId="25F29627" w:rsidR="00B706CD" w:rsidRPr="00B426E2" w:rsidRDefault="00B706CD" w:rsidP="00B706CD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Mic 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Pr="00EA35CB">
        <w:rPr>
          <w:rFonts w:ascii="Arial" w:hAnsi="Arial" w:cs="Arial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10EDF3" wp14:editId="3AF20AC5">
                <wp:simplePos x="0" y="0"/>
                <wp:positionH relativeFrom="column">
                  <wp:posOffset>1889682</wp:posOffset>
                </wp:positionH>
                <wp:positionV relativeFrom="paragraph">
                  <wp:posOffset>164388</wp:posOffset>
                </wp:positionV>
                <wp:extent cx="824230" cy="286385"/>
                <wp:effectExtent l="0" t="0" r="1270" b="5715"/>
                <wp:wrapNone/>
                <wp:docPr id="1012147807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4230" cy="2863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578A821" w14:textId="5BE6DAEE" w:rsidR="00B426E2" w:rsidRPr="00B426E2" w:rsidRDefault="00B426E2" w:rsidP="00B426E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B426E2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7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1.5</w:t>
                            </w:r>
                            <w:r w:rsidRPr="00B426E2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mm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10EDF3" id="_x0000_s1027" type="#_x0000_t202" style="position:absolute;left:0;text-align:left;margin-left:148.8pt;margin-top:12.95pt;width:64.9pt;height:22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" fillcolor="white [3201]" stroked="f" strokeweight=".5pt">
                <v:textbox>
                  <w:txbxContent>
                    <w:p w14:paraId="3578A821" w14:textId="5BE6DAEE" w:rsidR="00B426E2" w:rsidRPr="00B426E2" w:rsidRDefault="00B426E2" w:rsidP="00B426E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B426E2">
                        <w:rPr>
                          <w:rFonts w:ascii="Arial" w:hAnsi="Arial" w:cs="Arial"/>
                          <w:sz w:val="22"/>
                          <w:szCs w:val="22"/>
                        </w:rPr>
                        <w:t>7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1.5</w:t>
                      </w:r>
                      <w:r w:rsidRPr="00B426E2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mm</w:t>
                      </w:r>
                    </w:p>
                  </w:txbxContent>
                </v:textbox>
              </v:shape>
            </w:pict>
          </mc:Fallback>
        </mc:AlternateContent>
      </w:r>
      <w:r w:rsidRPr="00EA35CB">
        <w:rPr>
          <w:rFonts w:ascii="Arial" w:hAnsi="Arial" w:cs="Arial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E05B8C1" wp14:editId="7E54D7E7">
                <wp:simplePos x="0" y="0"/>
                <wp:positionH relativeFrom="column">
                  <wp:posOffset>3488055</wp:posOffset>
                </wp:positionH>
                <wp:positionV relativeFrom="paragraph">
                  <wp:posOffset>7967980</wp:posOffset>
                </wp:positionV>
                <wp:extent cx="824230" cy="286385"/>
                <wp:effectExtent l="0" t="0" r="1270" b="5715"/>
                <wp:wrapNone/>
                <wp:docPr id="1510871850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4230" cy="2863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B654D9F" w14:textId="060B61A5" w:rsidR="00C01868" w:rsidRPr="00B426E2" w:rsidRDefault="00C01868" w:rsidP="00C01868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7.85</w:t>
                            </w:r>
                            <w:r w:rsidRPr="00B426E2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mm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05B8C1" id="_x0000_s1028" type="#_x0000_t202" style="position:absolute;left:0;text-align:left;margin-left:274.65pt;margin-top:627.4pt;width:64.9pt;height:22.5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" fillcolor="white [3201]" stroked="f" strokeweight=".5pt">
                <v:textbox>
                  <w:txbxContent>
                    <w:p w14:paraId="6B654D9F" w14:textId="060B61A5" w:rsidR="00C01868" w:rsidRPr="00B426E2" w:rsidRDefault="00C01868" w:rsidP="00C01868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7.85</w:t>
                      </w:r>
                      <w:r w:rsidRPr="00B426E2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mm</w:t>
                      </w:r>
                    </w:p>
                  </w:txbxContent>
                </v:textbox>
              </v:shape>
            </w:pict>
          </mc:Fallback>
        </mc:AlternateContent>
      </w:r>
      <w:r w:rsidRPr="00EA35CB">
        <w:rPr>
          <w:rFonts w:ascii="Arial" w:hAnsi="Arial" w:cs="Arial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96ECD32" wp14:editId="5CC453EE">
                <wp:simplePos x="0" y="0"/>
                <wp:positionH relativeFrom="column">
                  <wp:posOffset>3074670</wp:posOffset>
                </wp:positionH>
                <wp:positionV relativeFrom="paragraph">
                  <wp:posOffset>8136998</wp:posOffset>
                </wp:positionV>
                <wp:extent cx="271145" cy="0"/>
                <wp:effectExtent l="0" t="50800" r="0" b="76200"/>
                <wp:wrapNone/>
                <wp:docPr id="922572731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1145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93ACC04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8" o:spid="_x0000_s1026" type="#_x0000_t32" style="position:absolute;margin-left:242.1pt;margin-top:640.7pt;width:21.35pt;height:0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" strokecolor="black [3213]" strokeweight="1pt">
                <v:stroke startarrow="block" endarrow="block" joinstyle="miter"/>
              </v:shape>
            </w:pict>
          </mc:Fallback>
        </mc:AlternateContent>
      </w:r>
      <w:r w:rsidRPr="00EA35CB">
        <w:rPr>
          <w:rFonts w:ascii="Arial" w:hAnsi="Arial" w:cs="Arial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C0634B7" wp14:editId="4DBE1125">
                <wp:simplePos x="0" y="0"/>
                <wp:positionH relativeFrom="column">
                  <wp:posOffset>1146810</wp:posOffset>
                </wp:positionH>
                <wp:positionV relativeFrom="paragraph">
                  <wp:posOffset>302322</wp:posOffset>
                </wp:positionV>
                <wp:extent cx="2034540" cy="0"/>
                <wp:effectExtent l="0" t="50800" r="0" b="76200"/>
                <wp:wrapNone/>
                <wp:docPr id="210198580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34540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9D8612" id="Straight Arrow Connector 4" o:spid="_x0000_s1026" type="#_x0000_t32" style="position:absolute;margin-left:90.3pt;margin-top:23.8pt;width:160.2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" strokecolor="black [3213]" strokeweight="1pt">
                <v:stroke startarrow="block" endarrow="block" joinstyle="miter"/>
              </v:shape>
            </w:pict>
          </mc:Fallback>
        </mc:AlternateContent>
      </w:r>
      <w:r w:rsidR="00A44BF3" w:rsidRPr="00EA35CB">
        <w:rPr>
          <w:rFonts w:ascii="Arial" w:hAnsi="Arial" w:cs="Arial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83CAAA1" wp14:editId="0FA49475">
                <wp:simplePos x="0" y="0"/>
                <wp:positionH relativeFrom="column">
                  <wp:posOffset>3806020</wp:posOffset>
                </wp:positionH>
                <wp:positionV relativeFrom="paragraph">
                  <wp:posOffset>5959940</wp:posOffset>
                </wp:positionV>
                <wp:extent cx="1484630" cy="420200"/>
                <wp:effectExtent l="0" t="0" r="1270" b="0"/>
                <wp:wrapNone/>
                <wp:docPr id="1890465272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84630" cy="420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F323F3B" w14:textId="2F337A76" w:rsidR="00987451" w:rsidRPr="004D3D54" w:rsidRDefault="00A44BF3" w:rsidP="00987451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Cam Bump </w:t>
                            </w:r>
                            <w:r w:rsidR="004D3D54" w:rsidRPr="004D3D5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Thickness</w:t>
                            </w:r>
                            <w:r w:rsidR="004D3D54">
                              <w:rPr>
                                <w:rFonts w:ascii="Arial" w:eastAsia="SimSun" w:hAnsi="Arial" w:cs="Arial"/>
                                <w:sz w:val="22"/>
                                <w:szCs w:val="22"/>
                              </w:rPr>
                              <w:t xml:space="preserve">: </w:t>
                            </w:r>
                            <w:r w:rsidR="004D3D54" w:rsidRPr="004D3D54">
                              <w:rPr>
                                <w:rFonts w:ascii="Arial" w:eastAsia="SimSun" w:hAnsi="Arial" w:cs="Arial"/>
                                <w:sz w:val="22"/>
                                <w:szCs w:val="22"/>
                              </w:rPr>
                              <w:t>1.5</w:t>
                            </w:r>
                            <w:r w:rsidR="00987451" w:rsidRPr="004D3D54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mm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3CAAA1" id="_x0000_s1029" type="#_x0000_t202" style="position:absolute;left:0;text-align:left;margin-left:299.7pt;margin-top:469.3pt;width:116.9pt;height:33.1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" fillcolor="white [3201]" stroked="f" strokeweight=".5pt">
                <v:textbox>
                  <w:txbxContent>
                    <w:p w14:paraId="1F323F3B" w14:textId="2F337A76" w:rsidR="00987451" w:rsidRPr="004D3D54" w:rsidRDefault="00A44BF3" w:rsidP="00987451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Cam Bump </w:t>
                      </w:r>
                      <w:r w:rsidR="004D3D54" w:rsidRPr="004D3D54">
                        <w:rPr>
                          <w:rFonts w:ascii="Arial" w:hAnsi="Arial" w:cs="Arial"/>
                          <w:sz w:val="22"/>
                          <w:szCs w:val="22"/>
                        </w:rPr>
                        <w:t>Thickness</w:t>
                      </w:r>
                      <w:r w:rsidR="004D3D54">
                        <w:rPr>
                          <w:rFonts w:ascii="Arial" w:eastAsia="SimSun" w:hAnsi="Arial" w:cs="Arial"/>
                          <w:sz w:val="22"/>
                          <w:szCs w:val="22"/>
                        </w:rPr>
                        <w:t xml:space="preserve">: </w:t>
                      </w:r>
                      <w:r w:rsidR="004D3D54" w:rsidRPr="004D3D54">
                        <w:rPr>
                          <w:rFonts w:ascii="Arial" w:eastAsia="SimSun" w:hAnsi="Arial" w:cs="Arial"/>
                          <w:sz w:val="22"/>
                          <w:szCs w:val="22"/>
                        </w:rPr>
                        <w:t>1.5</w:t>
                      </w:r>
                      <w:r w:rsidR="00987451" w:rsidRPr="004D3D54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mm</w:t>
                      </w:r>
                    </w:p>
                  </w:txbxContent>
                </v:textbox>
              </v:shape>
            </w:pict>
          </mc:Fallback>
        </mc:AlternateContent>
      </w:r>
      <w:r w:rsidR="004D3D54" w:rsidRPr="00EA35CB">
        <w:rPr>
          <w:rFonts w:ascii="Arial" w:hAnsi="Arial" w:cs="Arial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B848A12" wp14:editId="37E00214">
                <wp:simplePos x="0" y="0"/>
                <wp:positionH relativeFrom="column">
                  <wp:posOffset>2043800</wp:posOffset>
                </wp:positionH>
                <wp:positionV relativeFrom="paragraph">
                  <wp:posOffset>830769</wp:posOffset>
                </wp:positionV>
                <wp:extent cx="824230" cy="286385"/>
                <wp:effectExtent l="2222" t="0" r="3493" b="3492"/>
                <wp:wrapNone/>
                <wp:docPr id="376215212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824230" cy="2863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369B814" w14:textId="50166DCC" w:rsidR="004D3D54" w:rsidRPr="00B426E2" w:rsidRDefault="004D3D54" w:rsidP="004D3D54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38.21</w:t>
                            </w:r>
                            <w:r w:rsidRPr="00B426E2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mm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848A12" id="_x0000_s1030" type="#_x0000_t202" style="position:absolute;left:0;text-align:left;margin-left:160.95pt;margin-top:65.4pt;width:64.9pt;height:22.55pt;rotation:-90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" fillcolor="white [3201]" stroked="f" strokeweight=".5pt">
                <v:textbox>
                  <w:txbxContent>
                    <w:p w14:paraId="4369B814" w14:textId="50166DCC" w:rsidR="004D3D54" w:rsidRPr="00B426E2" w:rsidRDefault="004D3D54" w:rsidP="004D3D54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38.21</w:t>
                      </w:r>
                      <w:r w:rsidRPr="00B426E2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mm</w:t>
                      </w:r>
                    </w:p>
                  </w:txbxContent>
                </v:textbox>
              </v:shape>
            </w:pict>
          </mc:Fallback>
        </mc:AlternateContent>
      </w:r>
      <w:r w:rsidR="004D3D54" w:rsidRPr="00EA35CB">
        <w:rPr>
          <w:rFonts w:ascii="Arial" w:hAnsi="Arial" w:cs="Arial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7BF4231" wp14:editId="27BC8E3C">
                <wp:simplePos x="0" y="0"/>
                <wp:positionH relativeFrom="column">
                  <wp:posOffset>1359230</wp:posOffset>
                </wp:positionH>
                <wp:positionV relativeFrom="paragraph">
                  <wp:posOffset>1503222</wp:posOffset>
                </wp:positionV>
                <wp:extent cx="824230" cy="286385"/>
                <wp:effectExtent l="0" t="0" r="1270" b="5715"/>
                <wp:wrapNone/>
                <wp:docPr id="1344098836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4230" cy="2863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E5E8458" w14:textId="34969399" w:rsidR="004D3D54" w:rsidRPr="00B426E2" w:rsidRDefault="004D3D54" w:rsidP="004D3D54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36.73</w:t>
                            </w:r>
                            <w:r w:rsidRPr="00B426E2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mm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BF4231" id="_x0000_s1031" type="#_x0000_t202" style="position:absolute;left:0;text-align:left;margin-left:107.05pt;margin-top:118.35pt;width:64.9pt;height:22.5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" fillcolor="white [3201]" stroked="f" strokeweight=".5pt">
                <v:textbox>
                  <w:txbxContent>
                    <w:p w14:paraId="4E5E8458" w14:textId="34969399" w:rsidR="004D3D54" w:rsidRPr="00B426E2" w:rsidRDefault="004D3D54" w:rsidP="004D3D54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36.73</w:t>
                      </w:r>
                      <w:r w:rsidRPr="00B426E2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mm</w:t>
                      </w:r>
                    </w:p>
                  </w:txbxContent>
                </v:textbox>
              </v:shape>
            </w:pict>
          </mc:Fallback>
        </mc:AlternateContent>
      </w:r>
      <w:r w:rsidR="004D3D54" w:rsidRPr="00EA35CB">
        <w:rPr>
          <w:rFonts w:ascii="Arial" w:hAnsi="Arial" w:cs="Arial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40D8CD5" wp14:editId="07A96CE4">
                <wp:simplePos x="0" y="0"/>
                <wp:positionH relativeFrom="column">
                  <wp:posOffset>2260397</wp:posOffset>
                </wp:positionH>
                <wp:positionV relativeFrom="paragraph">
                  <wp:posOffset>655574</wp:posOffset>
                </wp:positionV>
                <wp:extent cx="0" cy="644144"/>
                <wp:effectExtent l="63500" t="25400" r="50800" b="29210"/>
                <wp:wrapNone/>
                <wp:docPr id="450250713" name="Straight Arrow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44144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48B2CF" id="Straight Arrow Connector 11" o:spid="_x0000_s1026" type="#_x0000_t32" style="position:absolute;margin-left:178pt;margin-top:51.6pt;width:0;height:50.7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" strokecolor="#4472c4 [3204]" strokeweight=".5pt">
                <v:stroke startarrow="block" endarrow="block" joinstyle="miter"/>
              </v:shape>
            </w:pict>
          </mc:Fallback>
        </mc:AlternateContent>
      </w:r>
      <w:r w:rsidR="004D3D54" w:rsidRPr="00EA35CB">
        <w:rPr>
          <w:rFonts w:ascii="Arial" w:hAnsi="Arial" w:cs="Arial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8D7DD53" wp14:editId="09C3192F">
                <wp:simplePos x="0" y="0"/>
                <wp:positionH relativeFrom="column">
                  <wp:posOffset>1397203</wp:posOffset>
                </wp:positionH>
                <wp:positionV relativeFrom="paragraph">
                  <wp:posOffset>1452931</wp:posOffset>
                </wp:positionV>
                <wp:extent cx="717855" cy="0"/>
                <wp:effectExtent l="25400" t="63500" r="0" b="76200"/>
                <wp:wrapNone/>
                <wp:docPr id="1644432741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7855" cy="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E76FDD" id="Straight Arrow Connector 10" o:spid="_x0000_s1026" type="#_x0000_t32" style="position:absolute;margin-left:110pt;margin-top:114.4pt;width:56.5pt;height:0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" strokecolor="#4472c4 [3204]" strokeweight=".5pt">
                <v:stroke startarrow="block" endarrow="block" joinstyle="miter"/>
              </v:shape>
            </w:pict>
          </mc:Fallback>
        </mc:AlternateContent>
      </w:r>
      <w:r w:rsidR="004D3D54" w:rsidRPr="00EA35CB">
        <w:rPr>
          <w:rFonts w:ascii="Arial" w:hAnsi="Arial" w:cs="Arial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FDCFECB" wp14:editId="1CA9D5F3">
                <wp:simplePos x="0" y="0"/>
                <wp:positionH relativeFrom="column">
                  <wp:posOffset>1485544</wp:posOffset>
                </wp:positionH>
                <wp:positionV relativeFrom="paragraph">
                  <wp:posOffset>766470</wp:posOffset>
                </wp:positionV>
                <wp:extent cx="542611" cy="286385"/>
                <wp:effectExtent l="0" t="0" r="16510" b="18415"/>
                <wp:wrapNone/>
                <wp:docPr id="1089598089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2611" cy="2863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078C198" w14:textId="1E080026" w:rsidR="00B706CD" w:rsidRPr="00B426E2" w:rsidRDefault="00B706CD" w:rsidP="00B706CD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Mic 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DCFECB" id="_x0000_s1032" type="#_x0000_t202" style="position:absolute;left:0;text-align:left;margin-left:116.95pt;margin-top:60.35pt;width:42.75pt;height:22.5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" fillcolor="white [3201]" strokeweight=".5pt">
                <v:textbox>
                  <w:txbxContent>
                    <w:p w14:paraId="6078C198" w14:textId="1E080026" w:rsidR="00B706CD" w:rsidRPr="00B426E2" w:rsidRDefault="00B706CD" w:rsidP="00B706CD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Mic 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="004D3D54" w:rsidRPr="00EA35CB">
        <w:rPr>
          <w:rFonts w:ascii="Arial" w:hAnsi="Arial" w:cs="Arial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80DA096" wp14:editId="3A8195C2">
                <wp:simplePos x="0" y="0"/>
                <wp:positionH relativeFrom="column">
                  <wp:posOffset>3386938</wp:posOffset>
                </wp:positionH>
                <wp:positionV relativeFrom="paragraph">
                  <wp:posOffset>5394173</wp:posOffset>
                </wp:positionV>
                <wp:extent cx="424281" cy="506399"/>
                <wp:effectExtent l="25400" t="25400" r="20320" b="14605"/>
                <wp:wrapNone/>
                <wp:docPr id="965821116" name="Straight Arrow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24281" cy="506399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4FC292" id="Straight Arrow Connector 9" o:spid="_x0000_s1026" type="#_x0000_t32" style="position:absolute;margin-left:266.7pt;margin-top:424.75pt;width:33.4pt;height:39.85pt;flip:x y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" strokecolor="black [3213]" strokeweight="1pt">
                <v:stroke endarrow="block" joinstyle="miter"/>
              </v:shape>
            </w:pict>
          </mc:Fallback>
        </mc:AlternateContent>
      </w:r>
      <w:r w:rsidR="00987451" w:rsidRPr="00EA35CB">
        <w:rPr>
          <w:rFonts w:ascii="Arial" w:hAnsi="Arial" w:cs="Arial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B79BB1E" wp14:editId="185AFC16">
                <wp:simplePos x="0" y="0"/>
                <wp:positionH relativeFrom="column">
                  <wp:posOffset>3342640</wp:posOffset>
                </wp:positionH>
                <wp:positionV relativeFrom="paragraph">
                  <wp:posOffset>4442460</wp:posOffset>
                </wp:positionV>
                <wp:extent cx="89535" cy="949325"/>
                <wp:effectExtent l="0" t="0" r="12065" b="15875"/>
                <wp:wrapTopAndBottom/>
                <wp:docPr id="5790146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535" cy="9493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8E185D" id="Rectangle 7" o:spid="_x0000_s1026" style="position:absolute;margin-left:263.2pt;margin-top:349.8pt;width:7.05pt;height:74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" filled="f" strokecolor="black [3213]" strokeweight="1pt">
                <w10:wrap type="topAndBottom"/>
              </v:rect>
            </w:pict>
          </mc:Fallback>
        </mc:AlternateContent>
      </w:r>
      <w:r w:rsidR="009155C8" w:rsidRPr="00EA35CB">
        <w:rPr>
          <w:rFonts w:ascii="Arial" w:hAnsi="Arial" w:cs="Arial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1DF99B8" wp14:editId="75858BD7">
                <wp:simplePos x="0" y="0"/>
                <wp:positionH relativeFrom="column">
                  <wp:posOffset>109855</wp:posOffset>
                </wp:positionH>
                <wp:positionV relativeFrom="paragraph">
                  <wp:posOffset>2002790</wp:posOffset>
                </wp:positionV>
                <wp:extent cx="824230" cy="286385"/>
                <wp:effectExtent l="0" t="0" r="1270" b="5715"/>
                <wp:wrapNone/>
                <wp:docPr id="235762572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4230" cy="2863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A3BAFD1" w14:textId="046040C8" w:rsidR="00B426E2" w:rsidRPr="00B426E2" w:rsidRDefault="00B426E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B426E2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1</w:t>
                            </w:r>
                            <w:r w:rsidR="004D7F9F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60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.</w:t>
                            </w:r>
                            <w:r w:rsidR="004D7F9F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0</w:t>
                            </w:r>
                            <w:r w:rsidRPr="00B426E2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mm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DF99B8" id="_x0000_s1033" type="#_x0000_t202" style="position:absolute;left:0;text-align:left;margin-left:8.65pt;margin-top:157.7pt;width:64.9pt;height:22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" fillcolor="white [3201]" stroked="f" strokeweight=".5pt">
                <v:textbox>
                  <w:txbxContent>
                    <w:p w14:paraId="1A3BAFD1" w14:textId="046040C8" w:rsidR="00B426E2" w:rsidRPr="00B426E2" w:rsidRDefault="00B426E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B426E2">
                        <w:rPr>
                          <w:rFonts w:ascii="Arial" w:hAnsi="Arial" w:cs="Arial"/>
                          <w:sz w:val="22"/>
                          <w:szCs w:val="22"/>
                        </w:rPr>
                        <w:t>1</w:t>
                      </w:r>
                      <w:r w:rsidR="004D7F9F">
                        <w:rPr>
                          <w:rFonts w:ascii="Arial" w:hAnsi="Arial" w:cs="Arial"/>
                          <w:sz w:val="22"/>
                          <w:szCs w:val="22"/>
                        </w:rPr>
                        <w:t>60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.</w:t>
                      </w:r>
                      <w:r w:rsidR="004D7F9F">
                        <w:rPr>
                          <w:rFonts w:ascii="Arial" w:hAnsi="Arial" w:cs="Arial"/>
                          <w:sz w:val="22"/>
                          <w:szCs w:val="22"/>
                        </w:rPr>
                        <w:t>0</w:t>
                      </w:r>
                      <w:r w:rsidRPr="00B426E2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mm</w:t>
                      </w:r>
                    </w:p>
                  </w:txbxContent>
                </v:textbox>
              </v:shape>
            </w:pict>
          </mc:Fallback>
        </mc:AlternateContent>
      </w:r>
      <w:r w:rsidR="009155C8" w:rsidRPr="00EA35CB">
        <w:rPr>
          <w:rFonts w:ascii="Arial" w:hAnsi="Arial" w:cs="Arial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25AFFA8" wp14:editId="6D458132">
                <wp:simplePos x="0" y="0"/>
                <wp:positionH relativeFrom="column">
                  <wp:posOffset>1939779</wp:posOffset>
                </wp:positionH>
                <wp:positionV relativeFrom="paragraph">
                  <wp:posOffset>5957570</wp:posOffset>
                </wp:positionV>
                <wp:extent cx="824230" cy="286385"/>
                <wp:effectExtent l="0" t="0" r="1270" b="5715"/>
                <wp:wrapNone/>
                <wp:docPr id="687575628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4230" cy="2863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29B3A4D" w14:textId="50115CAC" w:rsidR="00C01868" w:rsidRPr="00B426E2" w:rsidRDefault="00C01868" w:rsidP="00C01868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B426E2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1</w:t>
                            </w:r>
                            <w:r w:rsidR="00ED689F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60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.</w:t>
                            </w:r>
                            <w:r w:rsidR="00ED689F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0</w:t>
                            </w:r>
                            <w:r w:rsidRPr="00B426E2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mm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5AFFA8" id="_x0000_s1034" type="#_x0000_t202" style="position:absolute;left:0;text-align:left;margin-left:152.75pt;margin-top:469.1pt;width:64.9pt;height:22.5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" fillcolor="white [3201]" stroked="f" strokeweight=".5pt">
                <v:textbox>
                  <w:txbxContent>
                    <w:p w14:paraId="229B3A4D" w14:textId="50115CAC" w:rsidR="00C01868" w:rsidRPr="00B426E2" w:rsidRDefault="00C01868" w:rsidP="00C01868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B426E2">
                        <w:rPr>
                          <w:rFonts w:ascii="Arial" w:hAnsi="Arial" w:cs="Arial"/>
                          <w:sz w:val="22"/>
                          <w:szCs w:val="22"/>
                        </w:rPr>
                        <w:t>1</w:t>
                      </w:r>
                      <w:r w:rsidR="00ED689F">
                        <w:rPr>
                          <w:rFonts w:ascii="Arial" w:hAnsi="Arial" w:cs="Arial"/>
                          <w:sz w:val="22"/>
                          <w:szCs w:val="22"/>
                        </w:rPr>
                        <w:t>60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.</w:t>
                      </w:r>
                      <w:r w:rsidR="00ED689F">
                        <w:rPr>
                          <w:rFonts w:ascii="Arial" w:hAnsi="Arial" w:cs="Arial"/>
                          <w:sz w:val="22"/>
                          <w:szCs w:val="22"/>
                        </w:rPr>
                        <w:t>0</w:t>
                      </w:r>
                      <w:r w:rsidRPr="00B426E2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mm</w:t>
                      </w:r>
                    </w:p>
                  </w:txbxContent>
                </v:textbox>
              </v:shape>
            </w:pict>
          </mc:Fallback>
        </mc:AlternateContent>
      </w:r>
      <w:r w:rsidR="00B706CD" w:rsidRPr="00EA35CB">
        <w:rPr>
          <w:rFonts w:ascii="Arial" w:hAnsi="Arial" w:cs="Arial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926C943" wp14:editId="1B2725D5">
                <wp:simplePos x="0" y="0"/>
                <wp:positionH relativeFrom="column">
                  <wp:posOffset>2312432</wp:posOffset>
                </wp:positionH>
                <wp:positionV relativeFrom="paragraph">
                  <wp:posOffset>3730409</wp:posOffset>
                </wp:positionV>
                <wp:extent cx="542611" cy="286385"/>
                <wp:effectExtent l="0" t="0" r="16510" b="18415"/>
                <wp:wrapNone/>
                <wp:docPr id="1450980698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2611" cy="2863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254C2C9" w14:textId="7B1BD699" w:rsidR="00B706CD" w:rsidRPr="00B426E2" w:rsidRDefault="00B706CD" w:rsidP="00B706CD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Mic </w:t>
                            </w: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26C943" id="_x0000_s1035" type="#_x0000_t202" style="position:absolute;left:0;text-align:left;margin-left:182.1pt;margin-top:293.75pt;width:42.75pt;height:22.5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" fillcolor="white [3201]" strokeweight=".5pt">
                <v:textbox>
                  <w:txbxContent>
                    <w:p w14:paraId="6254C2C9" w14:textId="7B1BD699" w:rsidR="00B706CD" w:rsidRPr="00B426E2" w:rsidRDefault="00B706CD" w:rsidP="00B706CD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Mic </w:t>
                      </w: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B706CD" w:rsidRPr="00EA35CB">
        <w:rPr>
          <w:rFonts w:ascii="Arial" w:hAnsi="Arial" w:cs="Arial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25A5952" wp14:editId="7FF4D501">
                <wp:simplePos x="0" y="0"/>
                <wp:positionH relativeFrom="column">
                  <wp:posOffset>1570990</wp:posOffset>
                </wp:positionH>
                <wp:positionV relativeFrom="paragraph">
                  <wp:posOffset>4301490</wp:posOffset>
                </wp:positionV>
                <wp:extent cx="542611" cy="286385"/>
                <wp:effectExtent l="0" t="0" r="16510" b="18415"/>
                <wp:wrapNone/>
                <wp:docPr id="1074959767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2611" cy="2863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0FB362A" w14:textId="567CAB8D" w:rsidR="00B706CD" w:rsidRPr="00B426E2" w:rsidRDefault="00B706CD" w:rsidP="00B706CD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Mic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5A5952" id="_x0000_s1036" type="#_x0000_t202" style="position:absolute;left:0;text-align:left;margin-left:123.7pt;margin-top:338.7pt;width:42.75pt;height:22.5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" fillcolor="white [3201]" strokeweight=".5pt">
                <v:textbox>
                  <w:txbxContent>
                    <w:p w14:paraId="30FB362A" w14:textId="567CAB8D" w:rsidR="00B706CD" w:rsidRPr="00B426E2" w:rsidRDefault="00B706CD" w:rsidP="00B706CD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sz w:val="22"/>
                          <w:szCs w:val="22"/>
                        </w:rPr>
                        <w:t>Mic 2</w:t>
                      </w:r>
                    </w:p>
                  </w:txbxContent>
                </v:textbox>
              </v:shape>
            </w:pict>
          </mc:Fallback>
        </mc:AlternateContent>
      </w:r>
      <w:r w:rsidR="00C01868" w:rsidRPr="00EA35CB">
        <w:rPr>
          <w:rFonts w:ascii="Arial" w:hAnsi="Arial" w:cs="Arial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30F9771" wp14:editId="6629EC1E">
                <wp:simplePos x="0" y="0"/>
                <wp:positionH relativeFrom="column">
                  <wp:posOffset>2792807</wp:posOffset>
                </wp:positionH>
                <wp:positionV relativeFrom="paragraph">
                  <wp:posOffset>4432593</wp:posOffset>
                </wp:positionV>
                <wp:extent cx="0" cy="3684270"/>
                <wp:effectExtent l="63500" t="25400" r="50800" b="36830"/>
                <wp:wrapNone/>
                <wp:docPr id="1451231513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8427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6D2FF4" id="Straight Arrow Connector 2" o:spid="_x0000_s1026" type="#_x0000_t32" style="position:absolute;margin-left:219.9pt;margin-top:349pt;width:0;height:290.1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" strokecolor="black [3213]" strokeweight="1pt">
                <v:stroke startarrow="block" endarrow="block" joinstyle="miter"/>
              </v:shape>
            </w:pict>
          </mc:Fallback>
        </mc:AlternateContent>
      </w:r>
      <w:r w:rsidR="00C01868" w:rsidRPr="00EA35CB">
        <w:rPr>
          <w:rFonts w:ascii="Arial" w:hAnsi="Arial" w:cs="Arial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D2EC188" wp14:editId="585AD499">
                <wp:simplePos x="0" y="0"/>
                <wp:positionH relativeFrom="column">
                  <wp:posOffset>3074629</wp:posOffset>
                </wp:positionH>
                <wp:positionV relativeFrom="paragraph">
                  <wp:posOffset>4442188</wp:posOffset>
                </wp:positionV>
                <wp:extent cx="271306" cy="3637504"/>
                <wp:effectExtent l="0" t="0" r="8255" b="7620"/>
                <wp:wrapTopAndBottom/>
                <wp:docPr id="554980093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1306" cy="3637504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F194E4" id="Rectangle 7" o:spid="_x0000_s1026" style="position:absolute;margin-left:242.1pt;margin-top:349.8pt;width:21.35pt;height:286.4pt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" filled="f" strokecolor="black [3213]" strokeweight="1pt">
                <w10:wrap type="topAndBottom"/>
              </v:rect>
            </w:pict>
          </mc:Fallback>
        </mc:AlternateContent>
      </w:r>
      <w:r w:rsidR="00B426E2" w:rsidRPr="00EA35CB">
        <w:rPr>
          <w:rFonts w:ascii="Arial" w:hAnsi="Arial" w:cs="Arial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43F8B43" wp14:editId="14650EC0">
                <wp:simplePos x="0" y="0"/>
                <wp:positionH relativeFrom="column">
                  <wp:posOffset>4567741</wp:posOffset>
                </wp:positionH>
                <wp:positionV relativeFrom="paragraph">
                  <wp:posOffset>452770</wp:posOffset>
                </wp:positionV>
                <wp:extent cx="80682" cy="89647"/>
                <wp:effectExtent l="0" t="0" r="8255" b="12065"/>
                <wp:wrapNone/>
                <wp:docPr id="3000302" name="Ov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682" cy="89647"/>
                        </a:xfrm>
                        <a:prstGeom prst="ellipse">
                          <a:avLst/>
                        </a:prstGeom>
                        <a:solidFill>
                          <a:srgbClr val="00B050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70C626B" id="Oval 6" o:spid="_x0000_s1026" style="position:absolute;margin-left:359.65pt;margin-top:35.65pt;width:6.35pt;height:7.0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" fillcolor="#00b050" strokecolor="#09101d [484]" strokeweight="1pt">
                <v:stroke joinstyle="miter"/>
              </v:oval>
            </w:pict>
          </mc:Fallback>
        </mc:AlternateContent>
      </w:r>
      <w:r w:rsidR="00B426E2" w:rsidRPr="00EA35CB">
        <w:rPr>
          <w:rFonts w:ascii="Arial" w:hAnsi="Arial" w:cs="Arial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AD3D8C2" wp14:editId="03F3966C">
                <wp:simplePos x="0" y="0"/>
                <wp:positionH relativeFrom="column">
                  <wp:posOffset>1942843</wp:posOffset>
                </wp:positionH>
                <wp:positionV relativeFrom="paragraph">
                  <wp:posOffset>1120537</wp:posOffset>
                </wp:positionV>
                <wp:extent cx="80682" cy="89647"/>
                <wp:effectExtent l="0" t="0" r="8255" b="12065"/>
                <wp:wrapNone/>
                <wp:docPr id="2040951800" name="Ov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682" cy="89647"/>
                        </a:xfrm>
                        <a:prstGeom prst="ellipse">
                          <a:avLst/>
                        </a:prstGeom>
                        <a:solidFill>
                          <a:schemeClr val="accent2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B2EB55B" id="Oval 6" o:spid="_x0000_s1026" style="position:absolute;margin-left:153pt;margin-top:88.25pt;width:6.35pt;height:7.0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" fillcolor="#ed7d31 [3205]" strokecolor="#09101d [484]" strokeweight="1pt">
                <v:stroke joinstyle="miter"/>
              </v:oval>
            </w:pict>
          </mc:Fallback>
        </mc:AlternateContent>
      </w:r>
      <w:r w:rsidR="00B426E2" w:rsidRPr="00EA35CB">
        <w:rPr>
          <w:rFonts w:ascii="Arial" w:hAnsi="Arial" w:cs="Arial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4A884B0" wp14:editId="3D48A954">
                <wp:simplePos x="0" y="0"/>
                <wp:positionH relativeFrom="column">
                  <wp:posOffset>2515533</wp:posOffset>
                </wp:positionH>
                <wp:positionV relativeFrom="paragraph">
                  <wp:posOffset>4087141</wp:posOffset>
                </wp:positionV>
                <wp:extent cx="80682" cy="89647"/>
                <wp:effectExtent l="0" t="0" r="8255" b="12065"/>
                <wp:wrapNone/>
                <wp:docPr id="1445718449" name="Ov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682" cy="89647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3327672" id="Oval 6" o:spid="_x0000_s1026" style="position:absolute;margin-left:198.05pt;margin-top:321.8pt;width:6.35pt;height:7.0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" fillcolor="red" strokecolor="#09101d [484]" strokeweight="1pt">
                <v:stroke joinstyle="miter"/>
              </v:oval>
            </w:pict>
          </mc:Fallback>
        </mc:AlternateContent>
      </w:r>
      <w:r w:rsidR="00B426E2" w:rsidRPr="00EA35CB">
        <w:rPr>
          <w:rFonts w:ascii="Arial" w:hAnsi="Arial" w:cs="Arial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130CD00" wp14:editId="2794D967">
                <wp:simplePos x="0" y="0"/>
                <wp:positionH relativeFrom="column">
                  <wp:posOffset>1792120</wp:posOffset>
                </wp:positionH>
                <wp:positionV relativeFrom="paragraph">
                  <wp:posOffset>4099896</wp:posOffset>
                </wp:positionV>
                <wp:extent cx="80682" cy="89647"/>
                <wp:effectExtent l="0" t="0" r="8255" b="12065"/>
                <wp:wrapNone/>
                <wp:docPr id="1088417390" name="Ova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682" cy="89647"/>
                        </a:xfrm>
                        <a:prstGeom prst="ellipse">
                          <a:avLst/>
                        </a:prstGeom>
                        <a:solidFill>
                          <a:schemeClr val="accent1"/>
                        </a:solidFill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9B1C16A" id="Oval 6" o:spid="_x0000_s1026" style="position:absolute;margin-left:141.1pt;margin-top:322.85pt;width:6.35pt;height:7.0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" fillcolor="#4472c4 [3204]" strokecolor="#09101d [484]" strokeweight="1pt">
                <v:stroke joinstyle="miter"/>
              </v:oval>
            </w:pict>
          </mc:Fallback>
        </mc:AlternateContent>
      </w:r>
      <w:r w:rsidR="00B426E2" w:rsidRPr="00EA35CB">
        <w:rPr>
          <w:rFonts w:ascii="Arial" w:hAnsi="Arial" w:cs="Arial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57EF9E8" wp14:editId="662D6761">
                <wp:simplePos x="0" y="0"/>
                <wp:positionH relativeFrom="column">
                  <wp:posOffset>3639147</wp:posOffset>
                </wp:positionH>
                <wp:positionV relativeFrom="paragraph">
                  <wp:posOffset>453390</wp:posOffset>
                </wp:positionV>
                <wp:extent cx="1945005" cy="3684270"/>
                <wp:effectExtent l="0" t="0" r="10795" b="11430"/>
                <wp:wrapTopAndBottom/>
                <wp:docPr id="1177875182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5005" cy="368427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E69C2D4" w14:textId="5E151A20" w:rsidR="00B426E2" w:rsidRPr="00B426E2" w:rsidRDefault="00B426E2" w:rsidP="00B426E2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Display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57EF9E8" id="Rounded Rectangle 1" o:spid="_x0000_s1037" style="position:absolute;left:0;text-align:left;margin-left:286.55pt;margin-top:35.7pt;width:153.15pt;height:290.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" filled="f" strokecolor="black [3213]" strokeweight="1pt">
                <v:stroke joinstyle="miter"/>
                <v:textbox>
                  <w:txbxContent>
                    <w:p w14:paraId="0E69C2D4" w14:textId="5E151A20" w:rsidR="00B426E2" w:rsidRPr="00B426E2" w:rsidRDefault="00B426E2" w:rsidP="00B426E2">
                      <w:pPr>
                        <w:jc w:val="center"/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Display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B426E2" w:rsidRPr="00EA35CB">
        <w:rPr>
          <w:rFonts w:ascii="Arial" w:hAnsi="Arial" w:cs="Arial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8FDD95C" wp14:editId="1329345B">
                <wp:simplePos x="0" y="0"/>
                <wp:positionH relativeFrom="column">
                  <wp:posOffset>1397635</wp:posOffset>
                </wp:positionH>
                <wp:positionV relativeFrom="paragraph">
                  <wp:posOffset>621030</wp:posOffset>
                </wp:positionV>
                <wp:extent cx="716915" cy="680720"/>
                <wp:effectExtent l="0" t="0" r="6985" b="17780"/>
                <wp:wrapTopAndBottom/>
                <wp:docPr id="1075986407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6915" cy="68072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0EA8F62" id="Rounded Rectangle 1" o:spid="_x0000_s1026" style="position:absolute;margin-left:110.05pt;margin-top:48.9pt;width:56.45pt;height:53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" filled="f" strokecolor="black [3213]" strokeweight="1pt">
                <v:stroke joinstyle="miter"/>
                <w10:wrap type="topAndBottom"/>
              </v:roundrect>
            </w:pict>
          </mc:Fallback>
        </mc:AlternateContent>
      </w:r>
      <w:r w:rsidR="00B426E2" w:rsidRPr="00EA35CB">
        <w:rPr>
          <w:rFonts w:ascii="Arial" w:hAnsi="Arial" w:cs="Arial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F5F4A7" wp14:editId="76CBF874">
                <wp:simplePos x="0" y="0"/>
                <wp:positionH relativeFrom="column">
                  <wp:posOffset>1235710</wp:posOffset>
                </wp:positionH>
                <wp:positionV relativeFrom="paragraph">
                  <wp:posOffset>451485</wp:posOffset>
                </wp:positionV>
                <wp:extent cx="1945005" cy="3684270"/>
                <wp:effectExtent l="0" t="0" r="10795" b="11430"/>
                <wp:wrapTopAndBottom/>
                <wp:docPr id="1245934577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5005" cy="368427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08B0807" w14:textId="03639E57" w:rsidR="00B426E2" w:rsidRPr="00B426E2" w:rsidRDefault="00B426E2" w:rsidP="00B426E2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Back 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6F5F4A7" id="_x0000_s1038" style="position:absolute;left:0;text-align:left;margin-left:97.3pt;margin-top:35.55pt;width:153.15pt;height:290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" filled="f" strokecolor="black [3213]" strokeweight="1pt">
                <v:stroke joinstyle="miter"/>
                <v:textbox>
                  <w:txbxContent>
                    <w:p w14:paraId="708B0807" w14:textId="03639E57" w:rsidR="00B426E2" w:rsidRPr="00B426E2" w:rsidRDefault="00B426E2" w:rsidP="00B426E2">
                      <w:pPr>
                        <w:jc w:val="center"/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Back plate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B426E2" w:rsidRPr="00EA35CB">
        <w:rPr>
          <w:rFonts w:ascii="Arial" w:hAnsi="Arial" w:cs="Arial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7E4C5C2" wp14:editId="17FED110">
                <wp:simplePos x="0" y="0"/>
                <wp:positionH relativeFrom="column">
                  <wp:posOffset>939800</wp:posOffset>
                </wp:positionH>
                <wp:positionV relativeFrom="paragraph">
                  <wp:posOffset>452120</wp:posOffset>
                </wp:positionV>
                <wp:extent cx="0" cy="3684270"/>
                <wp:effectExtent l="63500" t="25400" r="50800" b="36830"/>
                <wp:wrapNone/>
                <wp:docPr id="984744485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8427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570364" id="Straight Arrow Connector 2" o:spid="_x0000_s1026" type="#_x0000_t32" style="position:absolute;margin-left:74pt;margin-top:35.6pt;width:0;height:290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" strokecolor="black [3213]" strokeweight="1pt">
                <v:stroke startarrow="block" endarrow="block" joinstyle="miter"/>
              </v:shape>
            </w:pict>
          </mc:Fallback>
        </mc:AlternateContent>
      </w:r>
      <w:r w:rsidRPr="00EA35CB">
        <w:rPr>
          <w:rFonts w:ascii="Arial" w:hAnsi="Arial" w:cs="Arial"/>
          <w:b/>
          <w:bCs/>
          <w:sz w:val="22"/>
          <w:szCs w:val="22"/>
          <w:lang w:val="en-GB" w:eastAsia="en-US"/>
        </w:rPr>
        <w:t>Figure 1. Proposed target device dimensions</w:t>
      </w:r>
    </w:p>
    <w:p w14:paraId="7FF2EF88" w14:textId="56FA240D" w:rsidR="00A01B85" w:rsidRDefault="008E1B92" w:rsidP="005845E7">
      <w:pPr>
        <w:pStyle w:val="Heading1"/>
        <w:spacing w:line="360" w:lineRule="auto"/>
        <w:ind w:left="0" w:firstLine="0"/>
        <w:rPr>
          <w:rFonts w:cs="Arial"/>
        </w:rPr>
      </w:pPr>
      <w:r>
        <w:rPr>
          <w:rFonts w:cs="Arial"/>
        </w:rPr>
        <w:lastRenderedPageBreak/>
        <w:t>4</w:t>
      </w:r>
      <w:r w:rsidR="00A01B85" w:rsidRPr="00B60E1B">
        <w:rPr>
          <w:rFonts w:cs="Arial"/>
        </w:rPr>
        <w:t xml:space="preserve"> Proposal</w:t>
      </w:r>
    </w:p>
    <w:p w14:paraId="661FE5A5" w14:textId="5C4BE8BB" w:rsidR="00C61600" w:rsidRPr="00C61600" w:rsidRDefault="00C61600" w:rsidP="00C61600">
      <w:pPr>
        <w:numPr>
          <w:ilvl w:val="0"/>
          <w:numId w:val="53"/>
        </w:numPr>
        <w:spacing w:before="120" w:after="120" w:line="288" w:lineRule="auto"/>
      </w:pPr>
      <w:r>
        <w:rPr>
          <w:rFonts w:ascii="Arial" w:eastAsia="DengXian" w:hAnsi="Arial" w:cs="Arial"/>
          <w:sz w:val="22"/>
        </w:rPr>
        <w:t xml:space="preserve">We suggest </w:t>
      </w:r>
      <w:r w:rsidR="009164F5">
        <w:rPr>
          <w:rFonts w:ascii="Arial" w:eastAsia="DengXian" w:hAnsi="Arial" w:cs="Arial"/>
          <w:sz w:val="22"/>
        </w:rPr>
        <w:t xml:space="preserve">adding the proposed 4-mic </w:t>
      </w:r>
      <w:r w:rsidR="0020624D">
        <w:rPr>
          <w:rFonts w:ascii="Arial" w:eastAsia="DengXian" w:hAnsi="Arial" w:cs="Arial"/>
          <w:sz w:val="22"/>
        </w:rPr>
        <w:t xml:space="preserve">smartphone </w:t>
      </w:r>
      <w:r w:rsidR="009164F5">
        <w:rPr>
          <w:rFonts w:ascii="Arial" w:eastAsia="DengXian" w:hAnsi="Arial" w:cs="Arial"/>
          <w:sz w:val="22"/>
        </w:rPr>
        <w:t>target device into the common database</w:t>
      </w:r>
      <w:r w:rsidR="00957002">
        <w:rPr>
          <w:rFonts w:ascii="Arial" w:eastAsia="DengXian" w:hAnsi="Arial" w:cs="Arial"/>
          <w:sz w:val="22"/>
        </w:rPr>
        <w:t>.</w:t>
      </w:r>
    </w:p>
    <w:p w14:paraId="0211262D" w14:textId="10B4296E" w:rsidR="00270ADC" w:rsidRPr="00B60E1B" w:rsidRDefault="00270ADC" w:rsidP="00863B21">
      <w:pPr>
        <w:pStyle w:val="Heading1"/>
        <w:spacing w:line="360" w:lineRule="auto"/>
        <w:rPr>
          <w:rFonts w:cs="Arial"/>
          <w:lang w:val="en-US" w:eastAsia="zh-CN"/>
        </w:rPr>
      </w:pPr>
      <w:r w:rsidRPr="00B60E1B">
        <w:rPr>
          <w:rFonts w:cs="Arial"/>
          <w:lang w:val="en-US" w:eastAsia="zh-CN"/>
        </w:rPr>
        <w:t>Reference</w:t>
      </w:r>
      <w:r w:rsidR="005D7A0F" w:rsidRPr="00B60E1B">
        <w:rPr>
          <w:rFonts w:cs="Arial"/>
          <w:lang w:val="en-US" w:eastAsia="zh-CN"/>
        </w:rPr>
        <w:t>s</w:t>
      </w:r>
    </w:p>
    <w:p w14:paraId="522AACBB" w14:textId="36985109" w:rsidR="00C61600" w:rsidRDefault="00C61600" w:rsidP="00C61600">
      <w:pPr>
        <w:spacing w:before="120" w:after="120" w:line="288" w:lineRule="auto"/>
      </w:pPr>
      <w:r>
        <w:rPr>
          <w:rFonts w:ascii="Arial" w:eastAsia="DengXian" w:hAnsi="Arial" w:cs="Arial"/>
          <w:sz w:val="22"/>
        </w:rPr>
        <w:t>[1]</w:t>
      </w:r>
      <w:r w:rsidR="005845E7" w:rsidRPr="005845E7">
        <w:rPr>
          <w:rFonts w:ascii="Arial" w:eastAsia="DengXian" w:hAnsi="Arial" w:cs="Arial"/>
          <w:sz w:val="22"/>
        </w:rPr>
        <w:t xml:space="preserve"> SP-241962, WID on Diverse audio Capturing System for UEs (DaCAS)</w:t>
      </w:r>
    </w:p>
    <w:p w14:paraId="27AC9FC6" w14:textId="36DF3290" w:rsidR="00343C75" w:rsidRPr="005845E7" w:rsidRDefault="00C61600" w:rsidP="005845E7">
      <w:pPr>
        <w:spacing w:before="120" w:after="120" w:line="288" w:lineRule="auto"/>
        <w:rPr>
          <w:rFonts w:ascii="Arial" w:eastAsia="DengXian" w:hAnsi="Arial" w:cs="Arial"/>
          <w:sz w:val="22"/>
        </w:rPr>
      </w:pPr>
      <w:r>
        <w:rPr>
          <w:rFonts w:ascii="Arial" w:eastAsia="DengXian" w:hAnsi="Arial" w:cs="Arial"/>
          <w:sz w:val="22"/>
        </w:rPr>
        <w:t xml:space="preserve">[2] </w:t>
      </w:r>
      <w:r w:rsidR="005845E7" w:rsidRPr="005845E7">
        <w:rPr>
          <w:rFonts w:ascii="Arial" w:eastAsia="DengXian" w:hAnsi="Arial" w:cs="Arial"/>
          <w:sz w:val="22"/>
        </w:rPr>
        <w:t>S4aA250010, “Proposed DaCAS target device type”, Nokia</w:t>
      </w:r>
      <w:r w:rsidR="005845E7" w:rsidRPr="005845E7" w:rsidDel="005845E7">
        <w:rPr>
          <w:rFonts w:ascii="Arial" w:eastAsia="DengXian" w:hAnsi="Arial" w:cs="Arial"/>
          <w:sz w:val="22"/>
        </w:rPr>
        <w:t xml:space="preserve"> </w:t>
      </w:r>
    </w:p>
    <w:sectPr w:rsidR="00343C75" w:rsidRPr="005845E7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A332C9" w14:textId="77777777" w:rsidR="00062ACC" w:rsidRDefault="00062ACC">
      <w:r>
        <w:separator/>
      </w:r>
    </w:p>
  </w:endnote>
  <w:endnote w:type="continuationSeparator" w:id="0">
    <w:p w14:paraId="3C8EF91E" w14:textId="77777777" w:rsidR="00062ACC" w:rsidRDefault="00062A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FF78F" w14:textId="77777777" w:rsidR="00BB56EC" w:rsidRPr="00BB56EC" w:rsidRDefault="00BB56EC">
    <w:pPr>
      <w:pStyle w:val="Footer"/>
      <w:rPr>
        <w:caps/>
        <w:noProof/>
        <w:color w:val="000000" w:themeColor="text1"/>
      </w:rPr>
    </w:pPr>
    <w:r w:rsidRPr="00BB56EC">
      <w:rPr>
        <w:caps/>
        <w:color w:val="000000" w:themeColor="text1"/>
      </w:rPr>
      <w:fldChar w:fldCharType="begin"/>
    </w:r>
    <w:r w:rsidRPr="00BB56EC">
      <w:rPr>
        <w:caps/>
        <w:color w:val="000000" w:themeColor="text1"/>
      </w:rPr>
      <w:instrText xml:space="preserve"> PAGE   \* MERGEFORMAT </w:instrText>
    </w:r>
    <w:r w:rsidRPr="00BB56EC">
      <w:rPr>
        <w:caps/>
        <w:color w:val="000000" w:themeColor="text1"/>
      </w:rPr>
      <w:fldChar w:fldCharType="separate"/>
    </w:r>
    <w:r w:rsidRPr="00BB56EC">
      <w:rPr>
        <w:caps/>
        <w:noProof/>
        <w:color w:val="000000" w:themeColor="text1"/>
      </w:rPr>
      <w:t>2</w:t>
    </w:r>
    <w:r w:rsidRPr="00BB56EC">
      <w:rPr>
        <w:caps/>
        <w:noProof/>
        <w:color w:val="000000" w:themeColor="text1"/>
      </w:rPr>
      <w:fldChar w:fldCharType="end"/>
    </w:r>
  </w:p>
  <w:p w14:paraId="44B93AFE" w14:textId="77777777" w:rsidR="00BB56EC" w:rsidRDefault="00BB5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8DCBBB" w14:textId="77777777" w:rsidR="00062ACC" w:rsidRDefault="00062ACC">
      <w:r>
        <w:separator/>
      </w:r>
    </w:p>
  </w:footnote>
  <w:footnote w:type="continuationSeparator" w:id="0">
    <w:p w14:paraId="180FA021" w14:textId="77777777" w:rsidR="00062ACC" w:rsidRDefault="00062A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27A64" w14:textId="3675B3B9" w:rsidR="005845E7" w:rsidRPr="00957002" w:rsidRDefault="002F1523" w:rsidP="002F1523">
    <w:pPr>
      <w:pStyle w:val="Header"/>
      <w:tabs>
        <w:tab w:val="right" w:pos="9638"/>
      </w:tabs>
      <w:rPr>
        <w:rFonts w:cs="Arial"/>
        <w:b w:val="0"/>
        <w:bCs/>
        <w:color w:val="808080"/>
        <w:sz w:val="26"/>
        <w:szCs w:val="26"/>
      </w:rPr>
    </w:pPr>
    <w:r w:rsidRPr="003C7DFA">
      <w:rPr>
        <w:b w:val="0"/>
        <w:bCs/>
        <w:sz w:val="24"/>
        <w:szCs w:val="24"/>
        <w:lang w:eastAsia="zh-CN"/>
      </w:rPr>
      <w:t>3GPP SA4</w:t>
    </w:r>
    <w:r>
      <w:rPr>
        <w:rFonts w:hint="eastAsia"/>
        <w:b w:val="0"/>
        <w:bCs/>
        <w:sz w:val="24"/>
        <w:szCs w:val="24"/>
        <w:lang w:eastAsia="zh-CN"/>
      </w:rPr>
      <w:t xml:space="preserve"> </w:t>
    </w:r>
    <w:r w:rsidRPr="009C4CEF">
      <w:rPr>
        <w:b w:val="0"/>
        <w:bCs/>
        <w:sz w:val="24"/>
        <w:szCs w:val="24"/>
        <w:lang w:eastAsia="zh-CN"/>
      </w:rPr>
      <w:t>WG4#</w:t>
    </w:r>
    <w:r w:rsidR="00127BED" w:rsidRPr="00127BED">
      <w:rPr>
        <w:b w:val="0"/>
        <w:bCs/>
        <w:sz w:val="24"/>
        <w:szCs w:val="24"/>
        <w:lang w:eastAsia="zh-CN"/>
      </w:rPr>
      <w:t>131-bis-e</w:t>
    </w:r>
    <w:r w:rsidRPr="003C7DFA">
      <w:rPr>
        <w:b w:val="0"/>
        <w:bCs/>
        <w:sz w:val="24"/>
        <w:szCs w:val="24"/>
        <w:lang w:eastAsia="zh-CN"/>
      </w:rPr>
      <w:t xml:space="preserve"> </w:t>
    </w:r>
    <w:r w:rsidRPr="00887CFF">
      <w:rPr>
        <w:sz w:val="24"/>
        <w:szCs w:val="24"/>
        <w:lang w:val="en-US"/>
      </w:rPr>
      <w:tab/>
    </w:r>
    <w:r w:rsidR="008C6AFA">
      <w:rPr>
        <w:rFonts w:cs="Arial"/>
        <w:b w:val="0"/>
        <w:bCs/>
        <w:color w:val="808080"/>
        <w:sz w:val="26"/>
        <w:szCs w:val="26"/>
      </w:rPr>
      <w:t>S4-</w:t>
    </w:r>
    <w:r w:rsidR="00C1737A" w:rsidRPr="00C1737A">
      <w:rPr>
        <w:rFonts w:cs="Arial"/>
        <w:b w:val="0"/>
        <w:bCs/>
        <w:color w:val="808080"/>
        <w:sz w:val="26"/>
        <w:szCs w:val="26"/>
      </w:rPr>
      <w:t>250590</w:t>
    </w:r>
  </w:p>
  <w:p w14:paraId="5519CCF0" w14:textId="16EB328B" w:rsidR="002F1523" w:rsidRPr="006C7CD6" w:rsidRDefault="00127BED" w:rsidP="002F1523">
    <w:pPr>
      <w:pStyle w:val="Header"/>
      <w:rPr>
        <w:sz w:val="24"/>
        <w:szCs w:val="24"/>
        <w:lang w:val="en-US" w:eastAsia="zh-CN"/>
      </w:rPr>
    </w:pPr>
    <w:r>
      <w:rPr>
        <w:rFonts w:hint="eastAsia"/>
        <w:b w:val="0"/>
        <w:bCs/>
        <w:sz w:val="24"/>
        <w:szCs w:val="24"/>
        <w:lang w:eastAsia="zh-CN"/>
      </w:rPr>
      <w:t>Online</w:t>
    </w:r>
    <w:r w:rsidR="002F1523" w:rsidRPr="009C4CEF">
      <w:rPr>
        <w:rFonts w:hint="eastAsia"/>
        <w:b w:val="0"/>
        <w:bCs/>
        <w:sz w:val="24"/>
        <w:szCs w:val="24"/>
        <w:lang w:eastAsia="zh-CN"/>
      </w:rPr>
      <w:t>,</w:t>
    </w:r>
    <w:r w:rsidR="002F1523" w:rsidRPr="009C4CEF">
      <w:rPr>
        <w:b w:val="0"/>
        <w:bCs/>
        <w:sz w:val="24"/>
        <w:szCs w:val="24"/>
        <w:lang w:eastAsia="zh-CN"/>
      </w:rPr>
      <w:t xml:space="preserve"> 1</w:t>
    </w:r>
    <w:r>
      <w:rPr>
        <w:rFonts w:hint="eastAsia"/>
        <w:b w:val="0"/>
        <w:bCs/>
        <w:sz w:val="24"/>
        <w:szCs w:val="24"/>
        <w:lang w:eastAsia="zh-CN"/>
      </w:rPr>
      <w:t>1</w:t>
    </w:r>
    <w:r w:rsidR="002F1523" w:rsidRPr="009C4CEF">
      <w:rPr>
        <w:b w:val="0"/>
        <w:bCs/>
        <w:sz w:val="24"/>
        <w:szCs w:val="24"/>
        <w:lang w:eastAsia="zh-CN"/>
      </w:rPr>
      <w:t>-</w:t>
    </w:r>
    <w:r>
      <w:rPr>
        <w:rFonts w:hint="eastAsia"/>
        <w:b w:val="0"/>
        <w:bCs/>
        <w:sz w:val="24"/>
        <w:szCs w:val="24"/>
        <w:lang w:eastAsia="zh-CN"/>
      </w:rPr>
      <w:t>17 April</w:t>
    </w:r>
    <w:r w:rsidR="002F1523" w:rsidRPr="009C4CEF">
      <w:rPr>
        <w:b w:val="0"/>
        <w:bCs/>
        <w:sz w:val="24"/>
        <w:szCs w:val="24"/>
        <w:lang w:eastAsia="zh-CN"/>
      </w:rPr>
      <w:t xml:space="preserve"> 202</w:t>
    </w:r>
    <w:r w:rsidR="00150FE2">
      <w:rPr>
        <w:b w:val="0"/>
        <w:bCs/>
        <w:sz w:val="24"/>
        <w:szCs w:val="24"/>
        <w:lang w:eastAsia="zh-CN"/>
      </w:rPr>
      <w:t>5</w:t>
    </w:r>
    <w:r w:rsidR="002F1523">
      <w:rPr>
        <w:sz w:val="24"/>
        <w:szCs w:val="24"/>
      </w:rPr>
      <w:tab/>
    </w:r>
    <w:r w:rsidR="002F1523">
      <w:rPr>
        <w:sz w:val="24"/>
        <w:szCs w:val="24"/>
      </w:rPr>
      <w:tab/>
    </w:r>
    <w:r w:rsidR="002F1523">
      <w:rPr>
        <w:sz w:val="24"/>
        <w:szCs w:val="24"/>
      </w:rPr>
      <w:tab/>
    </w:r>
    <w:r w:rsidR="002F1523">
      <w:rPr>
        <w:sz w:val="24"/>
        <w:szCs w:val="24"/>
      </w:rPr>
      <w:tab/>
    </w:r>
    <w:r w:rsidR="002F1523">
      <w:rPr>
        <w:rFonts w:hint="eastAsia"/>
        <w:sz w:val="24"/>
        <w:szCs w:val="24"/>
        <w:lang w:eastAsia="zh-CN"/>
      </w:rPr>
      <w:t xml:space="preserve">       </w:t>
    </w:r>
  </w:p>
  <w:p w14:paraId="6791CC51" w14:textId="77777777" w:rsidR="00C45DE5" w:rsidRPr="002F1523" w:rsidRDefault="00C45DE5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1F36A06"/>
    <w:multiLevelType w:val="hybridMultilevel"/>
    <w:tmpl w:val="8F7AB9BC"/>
    <w:lvl w:ilvl="0" w:tplc="FB8CDB82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2470609"/>
    <w:multiLevelType w:val="hybridMultilevel"/>
    <w:tmpl w:val="5BB6D3D6"/>
    <w:lvl w:ilvl="0" w:tplc="D1427D0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5972474"/>
    <w:multiLevelType w:val="hybridMultilevel"/>
    <w:tmpl w:val="3384C67A"/>
    <w:lvl w:ilvl="0" w:tplc="FD4C0DE8">
      <w:numFmt w:val="bullet"/>
      <w:lvlText w:val="–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572C76"/>
    <w:multiLevelType w:val="hybridMultilevel"/>
    <w:tmpl w:val="395289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4716CC2"/>
    <w:multiLevelType w:val="hybridMultilevel"/>
    <w:tmpl w:val="27044FEC"/>
    <w:lvl w:ilvl="0" w:tplc="971A5E9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06C220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004BD56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B086100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DC1C9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2E68E5E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3EC894E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3286DE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0DEA684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8227715"/>
    <w:multiLevelType w:val="hybridMultilevel"/>
    <w:tmpl w:val="14B60D5A"/>
    <w:lvl w:ilvl="0" w:tplc="FD4C0DE8">
      <w:numFmt w:val="bullet"/>
      <w:lvlText w:val="–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A612FEC"/>
    <w:multiLevelType w:val="hybridMultilevel"/>
    <w:tmpl w:val="2D7664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CF81E59"/>
    <w:multiLevelType w:val="multilevel"/>
    <w:tmpl w:val="058C1A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DD2474F"/>
    <w:multiLevelType w:val="hybridMultilevel"/>
    <w:tmpl w:val="373EB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F4974BA"/>
    <w:multiLevelType w:val="hybridMultilevel"/>
    <w:tmpl w:val="82D239D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6DE5BDC"/>
    <w:multiLevelType w:val="hybridMultilevel"/>
    <w:tmpl w:val="57FA7E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9F30729"/>
    <w:multiLevelType w:val="hybridMultilevel"/>
    <w:tmpl w:val="174869D8"/>
    <w:lvl w:ilvl="0" w:tplc="842C14B8">
      <w:numFmt w:val="bullet"/>
      <w:lvlText w:val="-"/>
      <w:lvlJc w:val="left"/>
      <w:pPr>
        <w:ind w:left="7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2FB79C3"/>
    <w:multiLevelType w:val="hybridMultilevel"/>
    <w:tmpl w:val="3E8014E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35215EF7"/>
    <w:multiLevelType w:val="multilevel"/>
    <w:tmpl w:val="CF384E90"/>
    <w:lvl w:ilvl="0">
      <w:start w:val="3"/>
      <w:numFmt w:val="decimal"/>
      <w:lvlText w:val="%1."/>
      <w:lvlJc w:val="left"/>
      <w:pPr>
        <w:ind w:left="460" w:hanging="4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352C146F"/>
    <w:multiLevelType w:val="hybridMultilevel"/>
    <w:tmpl w:val="FE5248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1D1FF0"/>
    <w:multiLevelType w:val="multilevel"/>
    <w:tmpl w:val="CB065A4E"/>
    <w:lvl w:ilvl="0">
      <w:numFmt w:val="bullet"/>
      <w:lvlText w:val="•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393271E3"/>
    <w:multiLevelType w:val="hybridMultilevel"/>
    <w:tmpl w:val="82D239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1B3997"/>
    <w:multiLevelType w:val="hybridMultilevel"/>
    <w:tmpl w:val="38F68A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0F4ADA0">
      <w:start w:val="1"/>
      <w:numFmt w:val="lowerLetter"/>
      <w:lvlText w:val="%2."/>
      <w:lvlJc w:val="left"/>
      <w:pPr>
        <w:ind w:left="1440" w:hanging="360"/>
      </w:pPr>
      <w:rPr>
        <w:sz w:val="20"/>
        <w:szCs w:val="2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E69133B"/>
    <w:multiLevelType w:val="hybridMultilevel"/>
    <w:tmpl w:val="2D50B0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17A26F0"/>
    <w:multiLevelType w:val="multilevel"/>
    <w:tmpl w:val="FB2EA338"/>
    <w:lvl w:ilvl="0">
      <w:numFmt w:val="bullet"/>
      <w:lvlText w:val="•"/>
      <w:lvlJc w:val="left"/>
      <w:rPr>
        <w:color w:val="3370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451A3767"/>
    <w:multiLevelType w:val="hybridMultilevel"/>
    <w:tmpl w:val="8E386A78"/>
    <w:lvl w:ilvl="0" w:tplc="2C2AC972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60914E8"/>
    <w:multiLevelType w:val="hybridMultilevel"/>
    <w:tmpl w:val="924CDE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5C1B13"/>
    <w:multiLevelType w:val="hybridMultilevel"/>
    <w:tmpl w:val="C5142590"/>
    <w:lvl w:ilvl="0" w:tplc="04090001">
      <w:start w:val="1"/>
      <w:numFmt w:val="bullet"/>
      <w:lvlText w:val=""/>
      <w:lvlJc w:val="left"/>
      <w:pPr>
        <w:ind w:left="918" w:hanging="360"/>
      </w:pPr>
      <w:rPr>
        <w:rFonts w:ascii="Symbol" w:hAnsi="Symbol" w:hint="default"/>
      </w:rPr>
    </w:lvl>
    <w:lvl w:ilvl="1" w:tplc="8D3491D4">
      <w:numFmt w:val="bullet"/>
      <w:lvlText w:val="-"/>
      <w:lvlJc w:val="left"/>
      <w:pPr>
        <w:ind w:left="1638" w:hanging="36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35" w15:restartNumberingAfterBreak="0">
    <w:nsid w:val="4A2C4A51"/>
    <w:multiLevelType w:val="hybridMultilevel"/>
    <w:tmpl w:val="4970BC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C9C3CAD"/>
    <w:multiLevelType w:val="hybridMultilevel"/>
    <w:tmpl w:val="CA1E981A"/>
    <w:lvl w:ilvl="0" w:tplc="04090001">
      <w:start w:val="1"/>
      <w:numFmt w:val="bullet"/>
      <w:lvlText w:val=""/>
      <w:lvlJc w:val="left"/>
      <w:pPr>
        <w:ind w:left="8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1" w:hanging="360"/>
      </w:pPr>
      <w:rPr>
        <w:rFonts w:ascii="Wingdings" w:hAnsi="Wingdings" w:hint="default"/>
      </w:rPr>
    </w:lvl>
  </w:abstractNum>
  <w:abstractNum w:abstractNumId="37" w15:restartNumberingAfterBreak="0">
    <w:nsid w:val="4E641680"/>
    <w:multiLevelType w:val="hybridMultilevel"/>
    <w:tmpl w:val="D2582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9C46EE1"/>
    <w:multiLevelType w:val="hybridMultilevel"/>
    <w:tmpl w:val="1A9C4BA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9" w15:restartNumberingAfterBreak="0">
    <w:nsid w:val="5B5C22E1"/>
    <w:multiLevelType w:val="hybridMultilevel"/>
    <w:tmpl w:val="86142152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0" w15:restartNumberingAfterBreak="0">
    <w:nsid w:val="5DB41945"/>
    <w:multiLevelType w:val="hybridMultilevel"/>
    <w:tmpl w:val="799A7F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F3134F6"/>
    <w:multiLevelType w:val="multilevel"/>
    <w:tmpl w:val="F11C7EB6"/>
    <w:lvl w:ilvl="0">
      <w:start w:val="3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5FED58C3"/>
    <w:multiLevelType w:val="hybridMultilevel"/>
    <w:tmpl w:val="C8C24B16"/>
    <w:lvl w:ilvl="0" w:tplc="A2CE671A">
      <w:start w:val="1"/>
      <w:numFmt w:val="bullet"/>
      <w:lvlText w:val="•"/>
      <w:lvlJc w:val="left"/>
      <w:pPr>
        <w:ind w:left="928" w:hanging="360"/>
      </w:pPr>
      <w:rPr>
        <w:rFonts w:ascii="Arial" w:hAnsi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2CC071F"/>
    <w:multiLevelType w:val="hybridMultilevel"/>
    <w:tmpl w:val="570279C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B697A74"/>
    <w:multiLevelType w:val="hybridMultilevel"/>
    <w:tmpl w:val="65CA76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0815B69"/>
    <w:multiLevelType w:val="multilevel"/>
    <w:tmpl w:val="1CBCA51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0832D94"/>
    <w:multiLevelType w:val="hybridMultilevel"/>
    <w:tmpl w:val="F3C0B4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1C97182"/>
    <w:multiLevelType w:val="hybridMultilevel"/>
    <w:tmpl w:val="999A416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1FF2111"/>
    <w:multiLevelType w:val="hybridMultilevel"/>
    <w:tmpl w:val="1AFEC9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38A3683"/>
    <w:multiLevelType w:val="hybridMultilevel"/>
    <w:tmpl w:val="056AF1D4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1" w15:restartNumberingAfterBreak="0">
    <w:nsid w:val="7842418F"/>
    <w:multiLevelType w:val="hybridMultilevel"/>
    <w:tmpl w:val="976CAD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81641E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lang w:val="en-U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B4B3F46"/>
    <w:multiLevelType w:val="hybridMultilevel"/>
    <w:tmpl w:val="4E080DEC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356094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5912433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38945695">
    <w:abstractNumId w:val="11"/>
  </w:num>
  <w:num w:numId="4" w16cid:durableId="201719828">
    <w:abstractNumId w:val="44"/>
  </w:num>
  <w:num w:numId="5" w16cid:durableId="1646082299">
    <w:abstractNumId w:val="9"/>
  </w:num>
  <w:num w:numId="6" w16cid:durableId="1982995781">
    <w:abstractNumId w:val="7"/>
  </w:num>
  <w:num w:numId="7" w16cid:durableId="588274884">
    <w:abstractNumId w:val="6"/>
  </w:num>
  <w:num w:numId="8" w16cid:durableId="1477449211">
    <w:abstractNumId w:val="5"/>
  </w:num>
  <w:num w:numId="9" w16cid:durableId="2094086735">
    <w:abstractNumId w:val="4"/>
  </w:num>
  <w:num w:numId="10" w16cid:durableId="1315834978">
    <w:abstractNumId w:val="8"/>
  </w:num>
  <w:num w:numId="11" w16cid:durableId="237986987">
    <w:abstractNumId w:val="3"/>
  </w:num>
  <w:num w:numId="12" w16cid:durableId="1019502442">
    <w:abstractNumId w:val="2"/>
  </w:num>
  <w:num w:numId="13" w16cid:durableId="552425088">
    <w:abstractNumId w:val="1"/>
  </w:num>
  <w:num w:numId="14" w16cid:durableId="438526489">
    <w:abstractNumId w:val="0"/>
  </w:num>
  <w:num w:numId="15" w16cid:durableId="141820426">
    <w:abstractNumId w:val="17"/>
  </w:num>
  <w:num w:numId="16" w16cid:durableId="95945081">
    <w:abstractNumId w:val="14"/>
  </w:num>
  <w:num w:numId="17" w16cid:durableId="977491701">
    <w:abstractNumId w:val="23"/>
  </w:num>
  <w:num w:numId="18" w16cid:durableId="1341160669">
    <w:abstractNumId w:val="20"/>
  </w:num>
  <w:num w:numId="19" w16cid:durableId="484782258">
    <w:abstractNumId w:val="24"/>
  </w:num>
  <w:num w:numId="20" w16cid:durableId="1936278396">
    <w:abstractNumId w:val="39"/>
  </w:num>
  <w:num w:numId="21" w16cid:durableId="781414090">
    <w:abstractNumId w:val="36"/>
  </w:num>
  <w:num w:numId="22" w16cid:durableId="105199170">
    <w:abstractNumId w:val="16"/>
  </w:num>
  <w:num w:numId="23" w16cid:durableId="69542189">
    <w:abstractNumId w:val="32"/>
  </w:num>
  <w:num w:numId="24" w16cid:durableId="303852736">
    <w:abstractNumId w:val="51"/>
  </w:num>
  <w:num w:numId="25" w16cid:durableId="304508187">
    <w:abstractNumId w:val="28"/>
  </w:num>
  <w:num w:numId="26" w16cid:durableId="1697383013">
    <w:abstractNumId w:val="21"/>
  </w:num>
  <w:num w:numId="27" w16cid:durableId="1354192393">
    <w:abstractNumId w:val="48"/>
  </w:num>
  <w:num w:numId="28" w16cid:durableId="1209998986">
    <w:abstractNumId w:val="34"/>
  </w:num>
  <w:num w:numId="29" w16cid:durableId="711079577">
    <w:abstractNumId w:val="38"/>
  </w:num>
  <w:num w:numId="30" w16cid:durableId="1384019224">
    <w:abstractNumId w:val="50"/>
  </w:num>
  <w:num w:numId="31" w16cid:durableId="1151941755">
    <w:abstractNumId w:val="41"/>
  </w:num>
  <w:num w:numId="32" w16cid:durableId="1863929767">
    <w:abstractNumId w:val="35"/>
  </w:num>
  <w:num w:numId="33" w16cid:durableId="1066030528">
    <w:abstractNumId w:val="25"/>
  </w:num>
  <w:num w:numId="34" w16cid:durableId="1961834389">
    <w:abstractNumId w:val="15"/>
  </w:num>
  <w:num w:numId="35" w16cid:durableId="1400136023">
    <w:abstractNumId w:val="30"/>
  </w:num>
  <w:num w:numId="36" w16cid:durableId="1353259596">
    <w:abstractNumId w:val="49"/>
  </w:num>
  <w:num w:numId="37" w16cid:durableId="1413160292">
    <w:abstractNumId w:val="43"/>
  </w:num>
  <w:num w:numId="38" w16cid:durableId="143206234">
    <w:abstractNumId w:val="42"/>
  </w:num>
  <w:num w:numId="39" w16cid:durableId="726030108">
    <w:abstractNumId w:val="52"/>
  </w:num>
  <w:num w:numId="40" w16cid:durableId="23799574">
    <w:abstractNumId w:val="40"/>
  </w:num>
  <w:num w:numId="41" w16cid:durableId="2141487018">
    <w:abstractNumId w:val="12"/>
  </w:num>
  <w:num w:numId="42" w16cid:durableId="1897230959">
    <w:abstractNumId w:val="13"/>
  </w:num>
  <w:num w:numId="43" w16cid:durableId="426386791">
    <w:abstractNumId w:val="18"/>
  </w:num>
  <w:num w:numId="44" w16cid:durableId="1489710904">
    <w:abstractNumId w:val="45"/>
  </w:num>
  <w:num w:numId="45" w16cid:durableId="2035883994">
    <w:abstractNumId w:val="22"/>
  </w:num>
  <w:num w:numId="46" w16cid:durableId="1341784104">
    <w:abstractNumId w:val="29"/>
  </w:num>
  <w:num w:numId="47" w16cid:durableId="357506103">
    <w:abstractNumId w:val="19"/>
  </w:num>
  <w:num w:numId="48" w16cid:durableId="783497843">
    <w:abstractNumId w:val="26"/>
  </w:num>
  <w:num w:numId="49" w16cid:durableId="416902399">
    <w:abstractNumId w:val="37"/>
  </w:num>
  <w:num w:numId="50" w16cid:durableId="1710446279">
    <w:abstractNumId w:val="33"/>
  </w:num>
  <w:num w:numId="51" w16cid:durableId="1747265039">
    <w:abstractNumId w:val="47"/>
  </w:num>
  <w:num w:numId="52" w16cid:durableId="1770004893">
    <w:abstractNumId w:val="27"/>
  </w:num>
  <w:num w:numId="53" w16cid:durableId="1066999308">
    <w:abstractNumId w:val="31"/>
  </w:num>
  <w:num w:numId="54" w16cid:durableId="1748378824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4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4E04"/>
    <w:rsid w:val="00011D73"/>
    <w:rsid w:val="00016C45"/>
    <w:rsid w:val="0002163C"/>
    <w:rsid w:val="0002207B"/>
    <w:rsid w:val="0002381F"/>
    <w:rsid w:val="00024397"/>
    <w:rsid w:val="000267D4"/>
    <w:rsid w:val="000270B9"/>
    <w:rsid w:val="00030BEF"/>
    <w:rsid w:val="0003208D"/>
    <w:rsid w:val="00033397"/>
    <w:rsid w:val="000358BB"/>
    <w:rsid w:val="0003687E"/>
    <w:rsid w:val="00037EEC"/>
    <w:rsid w:val="00040095"/>
    <w:rsid w:val="00043050"/>
    <w:rsid w:val="00044BBD"/>
    <w:rsid w:val="00051834"/>
    <w:rsid w:val="00052EA7"/>
    <w:rsid w:val="000548DC"/>
    <w:rsid w:val="00054A22"/>
    <w:rsid w:val="000557C5"/>
    <w:rsid w:val="00056BC8"/>
    <w:rsid w:val="00061D0D"/>
    <w:rsid w:val="00062023"/>
    <w:rsid w:val="00062ACC"/>
    <w:rsid w:val="00065110"/>
    <w:rsid w:val="000655A6"/>
    <w:rsid w:val="00065E9D"/>
    <w:rsid w:val="00073178"/>
    <w:rsid w:val="00080512"/>
    <w:rsid w:val="00084F5C"/>
    <w:rsid w:val="00085C29"/>
    <w:rsid w:val="00095D0A"/>
    <w:rsid w:val="0009721F"/>
    <w:rsid w:val="000A09A1"/>
    <w:rsid w:val="000A15F7"/>
    <w:rsid w:val="000A3DD8"/>
    <w:rsid w:val="000A4241"/>
    <w:rsid w:val="000A676A"/>
    <w:rsid w:val="000A6D1C"/>
    <w:rsid w:val="000B51C0"/>
    <w:rsid w:val="000B5BE1"/>
    <w:rsid w:val="000B7AEF"/>
    <w:rsid w:val="000C47C3"/>
    <w:rsid w:val="000C6EA9"/>
    <w:rsid w:val="000C72CA"/>
    <w:rsid w:val="000D031D"/>
    <w:rsid w:val="000D220D"/>
    <w:rsid w:val="000D495F"/>
    <w:rsid w:val="000D58AB"/>
    <w:rsid w:val="000E049A"/>
    <w:rsid w:val="000E355C"/>
    <w:rsid w:val="000E65D6"/>
    <w:rsid w:val="000E6AB3"/>
    <w:rsid w:val="000E76D0"/>
    <w:rsid w:val="000F12F2"/>
    <w:rsid w:val="000F654A"/>
    <w:rsid w:val="000F7F5B"/>
    <w:rsid w:val="00103AF8"/>
    <w:rsid w:val="00103D14"/>
    <w:rsid w:val="00105CE3"/>
    <w:rsid w:val="0010756E"/>
    <w:rsid w:val="00107B92"/>
    <w:rsid w:val="001128B9"/>
    <w:rsid w:val="00112E79"/>
    <w:rsid w:val="00114503"/>
    <w:rsid w:val="0011623B"/>
    <w:rsid w:val="00121799"/>
    <w:rsid w:val="00121863"/>
    <w:rsid w:val="0012223F"/>
    <w:rsid w:val="00122BA8"/>
    <w:rsid w:val="00122FFC"/>
    <w:rsid w:val="00127BED"/>
    <w:rsid w:val="00131D38"/>
    <w:rsid w:val="00133525"/>
    <w:rsid w:val="00133F98"/>
    <w:rsid w:val="00140BCE"/>
    <w:rsid w:val="001441EC"/>
    <w:rsid w:val="00145E3F"/>
    <w:rsid w:val="00150FE2"/>
    <w:rsid w:val="001511E8"/>
    <w:rsid w:val="00151269"/>
    <w:rsid w:val="001516BF"/>
    <w:rsid w:val="00156659"/>
    <w:rsid w:val="0015740A"/>
    <w:rsid w:val="00157A93"/>
    <w:rsid w:val="00162EE0"/>
    <w:rsid w:val="00163D65"/>
    <w:rsid w:val="00164E1F"/>
    <w:rsid w:val="00170D63"/>
    <w:rsid w:val="00171464"/>
    <w:rsid w:val="00172EE4"/>
    <w:rsid w:val="00173E3B"/>
    <w:rsid w:val="00174E78"/>
    <w:rsid w:val="001760BD"/>
    <w:rsid w:val="00177135"/>
    <w:rsid w:val="001830C2"/>
    <w:rsid w:val="00193761"/>
    <w:rsid w:val="00193C0B"/>
    <w:rsid w:val="001A4649"/>
    <w:rsid w:val="001A4C42"/>
    <w:rsid w:val="001A5326"/>
    <w:rsid w:val="001A54CA"/>
    <w:rsid w:val="001A7420"/>
    <w:rsid w:val="001B2E17"/>
    <w:rsid w:val="001B4973"/>
    <w:rsid w:val="001B6637"/>
    <w:rsid w:val="001B70D6"/>
    <w:rsid w:val="001C1535"/>
    <w:rsid w:val="001C1970"/>
    <w:rsid w:val="001C1E3E"/>
    <w:rsid w:val="001C21C3"/>
    <w:rsid w:val="001C3DFF"/>
    <w:rsid w:val="001C4EF4"/>
    <w:rsid w:val="001C7A82"/>
    <w:rsid w:val="001D02C2"/>
    <w:rsid w:val="001D07D4"/>
    <w:rsid w:val="001D0A16"/>
    <w:rsid w:val="001D42CD"/>
    <w:rsid w:val="001D655F"/>
    <w:rsid w:val="001E11C5"/>
    <w:rsid w:val="001E1E36"/>
    <w:rsid w:val="001E3111"/>
    <w:rsid w:val="001E3113"/>
    <w:rsid w:val="001E377C"/>
    <w:rsid w:val="001E39EA"/>
    <w:rsid w:val="001E4370"/>
    <w:rsid w:val="001E599F"/>
    <w:rsid w:val="001E5AFB"/>
    <w:rsid w:val="001E625B"/>
    <w:rsid w:val="001E6B1A"/>
    <w:rsid w:val="001F0C1D"/>
    <w:rsid w:val="001F1132"/>
    <w:rsid w:val="001F168B"/>
    <w:rsid w:val="001F21BC"/>
    <w:rsid w:val="002002F1"/>
    <w:rsid w:val="00204B9B"/>
    <w:rsid w:val="0020624D"/>
    <w:rsid w:val="0020686C"/>
    <w:rsid w:val="002134A6"/>
    <w:rsid w:val="002176D8"/>
    <w:rsid w:val="00217814"/>
    <w:rsid w:val="00223CE5"/>
    <w:rsid w:val="00224E09"/>
    <w:rsid w:val="00224F44"/>
    <w:rsid w:val="00231167"/>
    <w:rsid w:val="002347A2"/>
    <w:rsid w:val="002412B7"/>
    <w:rsid w:val="00241F42"/>
    <w:rsid w:val="00247BE6"/>
    <w:rsid w:val="0025002E"/>
    <w:rsid w:val="00251EDE"/>
    <w:rsid w:val="002577D7"/>
    <w:rsid w:val="002618C4"/>
    <w:rsid w:val="00263BDC"/>
    <w:rsid w:val="00265E0C"/>
    <w:rsid w:val="00267328"/>
    <w:rsid w:val="002675F0"/>
    <w:rsid w:val="00270ADC"/>
    <w:rsid w:val="002760EE"/>
    <w:rsid w:val="00277519"/>
    <w:rsid w:val="0028003A"/>
    <w:rsid w:val="0028241D"/>
    <w:rsid w:val="002839A0"/>
    <w:rsid w:val="0029163B"/>
    <w:rsid w:val="00297EDB"/>
    <w:rsid w:val="002A01C5"/>
    <w:rsid w:val="002A2CED"/>
    <w:rsid w:val="002A4FE0"/>
    <w:rsid w:val="002B2C5A"/>
    <w:rsid w:val="002B5642"/>
    <w:rsid w:val="002B6339"/>
    <w:rsid w:val="002B6777"/>
    <w:rsid w:val="002C2886"/>
    <w:rsid w:val="002D0834"/>
    <w:rsid w:val="002D2C0C"/>
    <w:rsid w:val="002D55EF"/>
    <w:rsid w:val="002D67B3"/>
    <w:rsid w:val="002D6916"/>
    <w:rsid w:val="002D7168"/>
    <w:rsid w:val="002D71D2"/>
    <w:rsid w:val="002E00EE"/>
    <w:rsid w:val="002E468D"/>
    <w:rsid w:val="002F0EEE"/>
    <w:rsid w:val="002F1523"/>
    <w:rsid w:val="002F3BEF"/>
    <w:rsid w:val="002F3DC1"/>
    <w:rsid w:val="002F4170"/>
    <w:rsid w:val="002F494B"/>
    <w:rsid w:val="002F62EF"/>
    <w:rsid w:val="00303319"/>
    <w:rsid w:val="00304CB2"/>
    <w:rsid w:val="00305AE3"/>
    <w:rsid w:val="00305FB4"/>
    <w:rsid w:val="0030783F"/>
    <w:rsid w:val="00307F5E"/>
    <w:rsid w:val="0031195C"/>
    <w:rsid w:val="00311CC2"/>
    <w:rsid w:val="0031539B"/>
    <w:rsid w:val="003154FC"/>
    <w:rsid w:val="00315B85"/>
    <w:rsid w:val="003168D6"/>
    <w:rsid w:val="003172DC"/>
    <w:rsid w:val="00321CA3"/>
    <w:rsid w:val="00322924"/>
    <w:rsid w:val="00325D84"/>
    <w:rsid w:val="00326794"/>
    <w:rsid w:val="00327175"/>
    <w:rsid w:val="003311EF"/>
    <w:rsid w:val="00332A88"/>
    <w:rsid w:val="003374D1"/>
    <w:rsid w:val="00343C75"/>
    <w:rsid w:val="00344C0A"/>
    <w:rsid w:val="0035269A"/>
    <w:rsid w:val="00352C19"/>
    <w:rsid w:val="0035364D"/>
    <w:rsid w:val="0035462D"/>
    <w:rsid w:val="003548AD"/>
    <w:rsid w:val="00356555"/>
    <w:rsid w:val="0036773E"/>
    <w:rsid w:val="00370193"/>
    <w:rsid w:val="00370A3F"/>
    <w:rsid w:val="00371FF3"/>
    <w:rsid w:val="00372F97"/>
    <w:rsid w:val="00374F33"/>
    <w:rsid w:val="003765B8"/>
    <w:rsid w:val="00380DE5"/>
    <w:rsid w:val="00381BC7"/>
    <w:rsid w:val="00382629"/>
    <w:rsid w:val="00385BA5"/>
    <w:rsid w:val="00395B9D"/>
    <w:rsid w:val="00396074"/>
    <w:rsid w:val="003963E7"/>
    <w:rsid w:val="003A297B"/>
    <w:rsid w:val="003A4D2F"/>
    <w:rsid w:val="003B1A35"/>
    <w:rsid w:val="003B2351"/>
    <w:rsid w:val="003B2523"/>
    <w:rsid w:val="003B7451"/>
    <w:rsid w:val="003C18BD"/>
    <w:rsid w:val="003C20BD"/>
    <w:rsid w:val="003C3312"/>
    <w:rsid w:val="003C3971"/>
    <w:rsid w:val="003C455A"/>
    <w:rsid w:val="003C6CAC"/>
    <w:rsid w:val="003C7953"/>
    <w:rsid w:val="003D3EBD"/>
    <w:rsid w:val="003E01D1"/>
    <w:rsid w:val="003E032B"/>
    <w:rsid w:val="003E4BA8"/>
    <w:rsid w:val="003F1A44"/>
    <w:rsid w:val="003F5BC8"/>
    <w:rsid w:val="003F7662"/>
    <w:rsid w:val="003F78FB"/>
    <w:rsid w:val="004042D5"/>
    <w:rsid w:val="00407C05"/>
    <w:rsid w:val="00415567"/>
    <w:rsid w:val="00422326"/>
    <w:rsid w:val="00423334"/>
    <w:rsid w:val="00423429"/>
    <w:rsid w:val="00427386"/>
    <w:rsid w:val="0043367C"/>
    <w:rsid w:val="00433CD0"/>
    <w:rsid w:val="004345EC"/>
    <w:rsid w:val="0043755E"/>
    <w:rsid w:val="004447BD"/>
    <w:rsid w:val="00453B2C"/>
    <w:rsid w:val="00456527"/>
    <w:rsid w:val="00457DF3"/>
    <w:rsid w:val="0046135D"/>
    <w:rsid w:val="0046297B"/>
    <w:rsid w:val="00465515"/>
    <w:rsid w:val="004716CF"/>
    <w:rsid w:val="004717FE"/>
    <w:rsid w:val="00475510"/>
    <w:rsid w:val="00477EB0"/>
    <w:rsid w:val="0048725D"/>
    <w:rsid w:val="00491804"/>
    <w:rsid w:val="004945ED"/>
    <w:rsid w:val="0049751D"/>
    <w:rsid w:val="004A3DE5"/>
    <w:rsid w:val="004B1D68"/>
    <w:rsid w:val="004B3D34"/>
    <w:rsid w:val="004B799B"/>
    <w:rsid w:val="004C063A"/>
    <w:rsid w:val="004C0DF7"/>
    <w:rsid w:val="004C2A22"/>
    <w:rsid w:val="004C2BE2"/>
    <w:rsid w:val="004C30AC"/>
    <w:rsid w:val="004C37D3"/>
    <w:rsid w:val="004C4180"/>
    <w:rsid w:val="004C46F1"/>
    <w:rsid w:val="004C4CD4"/>
    <w:rsid w:val="004C6C97"/>
    <w:rsid w:val="004D0661"/>
    <w:rsid w:val="004D14F1"/>
    <w:rsid w:val="004D2FFA"/>
    <w:rsid w:val="004D3578"/>
    <w:rsid w:val="004D3D54"/>
    <w:rsid w:val="004D688B"/>
    <w:rsid w:val="004D7F9F"/>
    <w:rsid w:val="004E207D"/>
    <w:rsid w:val="004E213A"/>
    <w:rsid w:val="004F0988"/>
    <w:rsid w:val="004F1060"/>
    <w:rsid w:val="004F3340"/>
    <w:rsid w:val="004F3D54"/>
    <w:rsid w:val="004F4CBA"/>
    <w:rsid w:val="00503308"/>
    <w:rsid w:val="005103B8"/>
    <w:rsid w:val="00513A4E"/>
    <w:rsid w:val="00513EAC"/>
    <w:rsid w:val="00520836"/>
    <w:rsid w:val="00527277"/>
    <w:rsid w:val="00527673"/>
    <w:rsid w:val="00527725"/>
    <w:rsid w:val="00532B00"/>
    <w:rsid w:val="0053388B"/>
    <w:rsid w:val="00534763"/>
    <w:rsid w:val="00535773"/>
    <w:rsid w:val="005358F4"/>
    <w:rsid w:val="00536995"/>
    <w:rsid w:val="00537420"/>
    <w:rsid w:val="00541B96"/>
    <w:rsid w:val="00543BC5"/>
    <w:rsid w:val="00543E6C"/>
    <w:rsid w:val="00544691"/>
    <w:rsid w:val="00546261"/>
    <w:rsid w:val="00546938"/>
    <w:rsid w:val="00554404"/>
    <w:rsid w:val="00554E04"/>
    <w:rsid w:val="00562701"/>
    <w:rsid w:val="00565087"/>
    <w:rsid w:val="005656BB"/>
    <w:rsid w:val="005678F9"/>
    <w:rsid w:val="00570798"/>
    <w:rsid w:val="00570C8A"/>
    <w:rsid w:val="00571C88"/>
    <w:rsid w:val="0057693E"/>
    <w:rsid w:val="00582A08"/>
    <w:rsid w:val="00582A86"/>
    <w:rsid w:val="005845E7"/>
    <w:rsid w:val="00585843"/>
    <w:rsid w:val="005861BE"/>
    <w:rsid w:val="00586849"/>
    <w:rsid w:val="005909BA"/>
    <w:rsid w:val="005917D4"/>
    <w:rsid w:val="00597B11"/>
    <w:rsid w:val="00597F68"/>
    <w:rsid w:val="005A0982"/>
    <w:rsid w:val="005A1274"/>
    <w:rsid w:val="005A6387"/>
    <w:rsid w:val="005A6BAA"/>
    <w:rsid w:val="005B0758"/>
    <w:rsid w:val="005D2E01"/>
    <w:rsid w:val="005D2FD1"/>
    <w:rsid w:val="005D45E5"/>
    <w:rsid w:val="005D5185"/>
    <w:rsid w:val="005D56FE"/>
    <w:rsid w:val="005D5EA4"/>
    <w:rsid w:val="005D7526"/>
    <w:rsid w:val="005D7A0F"/>
    <w:rsid w:val="005E0042"/>
    <w:rsid w:val="005E1E84"/>
    <w:rsid w:val="005E4BB2"/>
    <w:rsid w:val="005E4C9A"/>
    <w:rsid w:val="005F0F8A"/>
    <w:rsid w:val="005F5FA1"/>
    <w:rsid w:val="005F788A"/>
    <w:rsid w:val="00602AEA"/>
    <w:rsid w:val="00612681"/>
    <w:rsid w:val="006133F5"/>
    <w:rsid w:val="00614FDF"/>
    <w:rsid w:val="00616E38"/>
    <w:rsid w:val="00632BC4"/>
    <w:rsid w:val="0063543D"/>
    <w:rsid w:val="006468DA"/>
    <w:rsid w:val="00647114"/>
    <w:rsid w:val="00647C8A"/>
    <w:rsid w:val="006505C6"/>
    <w:rsid w:val="00650ABA"/>
    <w:rsid w:val="00655CA6"/>
    <w:rsid w:val="0066047F"/>
    <w:rsid w:val="00665150"/>
    <w:rsid w:val="00667FCA"/>
    <w:rsid w:val="00670CF4"/>
    <w:rsid w:val="00672E83"/>
    <w:rsid w:val="00680D42"/>
    <w:rsid w:val="00687D7F"/>
    <w:rsid w:val="0069124A"/>
    <w:rsid w:val="006912E9"/>
    <w:rsid w:val="00697BC2"/>
    <w:rsid w:val="006A323F"/>
    <w:rsid w:val="006A4893"/>
    <w:rsid w:val="006B30D0"/>
    <w:rsid w:val="006B5D11"/>
    <w:rsid w:val="006C0359"/>
    <w:rsid w:val="006C3D95"/>
    <w:rsid w:val="006C4E2A"/>
    <w:rsid w:val="006C511E"/>
    <w:rsid w:val="006D042D"/>
    <w:rsid w:val="006D25FB"/>
    <w:rsid w:val="006D36AC"/>
    <w:rsid w:val="006E0AD3"/>
    <w:rsid w:val="006E0C18"/>
    <w:rsid w:val="006E494C"/>
    <w:rsid w:val="006E5C86"/>
    <w:rsid w:val="006E770F"/>
    <w:rsid w:val="006F1838"/>
    <w:rsid w:val="006F28C3"/>
    <w:rsid w:val="006F2E1C"/>
    <w:rsid w:val="006F3C7A"/>
    <w:rsid w:val="007000D6"/>
    <w:rsid w:val="00700D1D"/>
    <w:rsid w:val="00701116"/>
    <w:rsid w:val="00702FF8"/>
    <w:rsid w:val="00705FB4"/>
    <w:rsid w:val="00706929"/>
    <w:rsid w:val="00706F1E"/>
    <w:rsid w:val="00707029"/>
    <w:rsid w:val="0071174C"/>
    <w:rsid w:val="00713C44"/>
    <w:rsid w:val="00717703"/>
    <w:rsid w:val="007218EE"/>
    <w:rsid w:val="0072677A"/>
    <w:rsid w:val="007318CE"/>
    <w:rsid w:val="00734A5B"/>
    <w:rsid w:val="00737804"/>
    <w:rsid w:val="0074026F"/>
    <w:rsid w:val="007420DA"/>
    <w:rsid w:val="007429F6"/>
    <w:rsid w:val="00744E76"/>
    <w:rsid w:val="00745157"/>
    <w:rsid w:val="007479D9"/>
    <w:rsid w:val="00751A88"/>
    <w:rsid w:val="00751AC6"/>
    <w:rsid w:val="00753FB9"/>
    <w:rsid w:val="00754070"/>
    <w:rsid w:val="007623A8"/>
    <w:rsid w:val="00762577"/>
    <w:rsid w:val="007634A1"/>
    <w:rsid w:val="007640F6"/>
    <w:rsid w:val="00765EA3"/>
    <w:rsid w:val="007710A9"/>
    <w:rsid w:val="0077325B"/>
    <w:rsid w:val="0077472D"/>
    <w:rsid w:val="00774828"/>
    <w:rsid w:val="00774DA4"/>
    <w:rsid w:val="007754A9"/>
    <w:rsid w:val="007757F3"/>
    <w:rsid w:val="0077779F"/>
    <w:rsid w:val="00777A04"/>
    <w:rsid w:val="00781F0F"/>
    <w:rsid w:val="007877E5"/>
    <w:rsid w:val="0079062D"/>
    <w:rsid w:val="00791B9D"/>
    <w:rsid w:val="00792C96"/>
    <w:rsid w:val="00794C6A"/>
    <w:rsid w:val="007A1B11"/>
    <w:rsid w:val="007A30F8"/>
    <w:rsid w:val="007A4F6E"/>
    <w:rsid w:val="007A59A1"/>
    <w:rsid w:val="007B1303"/>
    <w:rsid w:val="007B34F2"/>
    <w:rsid w:val="007B3E6E"/>
    <w:rsid w:val="007B3F1A"/>
    <w:rsid w:val="007B600E"/>
    <w:rsid w:val="007C2641"/>
    <w:rsid w:val="007C30A2"/>
    <w:rsid w:val="007C7BC5"/>
    <w:rsid w:val="007D4960"/>
    <w:rsid w:val="007E3E3A"/>
    <w:rsid w:val="007F0F4A"/>
    <w:rsid w:val="007F44EC"/>
    <w:rsid w:val="008028A4"/>
    <w:rsid w:val="00802ECC"/>
    <w:rsid w:val="008053BA"/>
    <w:rsid w:val="00806DBD"/>
    <w:rsid w:val="00806EE5"/>
    <w:rsid w:val="00807902"/>
    <w:rsid w:val="00810554"/>
    <w:rsid w:val="00811BDA"/>
    <w:rsid w:val="008255A0"/>
    <w:rsid w:val="00826332"/>
    <w:rsid w:val="008278BB"/>
    <w:rsid w:val="00830747"/>
    <w:rsid w:val="00830904"/>
    <w:rsid w:val="00830FE1"/>
    <w:rsid w:val="0083134E"/>
    <w:rsid w:val="00835489"/>
    <w:rsid w:val="00841001"/>
    <w:rsid w:val="0084373B"/>
    <w:rsid w:val="008439FA"/>
    <w:rsid w:val="0085019F"/>
    <w:rsid w:val="00850DCC"/>
    <w:rsid w:val="008547EC"/>
    <w:rsid w:val="008578B2"/>
    <w:rsid w:val="00860C90"/>
    <w:rsid w:val="00863B21"/>
    <w:rsid w:val="00863F5D"/>
    <w:rsid w:val="008679D3"/>
    <w:rsid w:val="00867B89"/>
    <w:rsid w:val="00870C2E"/>
    <w:rsid w:val="00871852"/>
    <w:rsid w:val="00871853"/>
    <w:rsid w:val="008768CA"/>
    <w:rsid w:val="008770D8"/>
    <w:rsid w:val="008778B3"/>
    <w:rsid w:val="00877E35"/>
    <w:rsid w:val="00880290"/>
    <w:rsid w:val="00881373"/>
    <w:rsid w:val="00881CB3"/>
    <w:rsid w:val="008855C3"/>
    <w:rsid w:val="00891F92"/>
    <w:rsid w:val="008A0C22"/>
    <w:rsid w:val="008A3287"/>
    <w:rsid w:val="008A337A"/>
    <w:rsid w:val="008A35EF"/>
    <w:rsid w:val="008A7104"/>
    <w:rsid w:val="008B1A36"/>
    <w:rsid w:val="008B279E"/>
    <w:rsid w:val="008B42DF"/>
    <w:rsid w:val="008B59E6"/>
    <w:rsid w:val="008C36C5"/>
    <w:rsid w:val="008C384C"/>
    <w:rsid w:val="008C3A5D"/>
    <w:rsid w:val="008C6956"/>
    <w:rsid w:val="008C6AFA"/>
    <w:rsid w:val="008C7B64"/>
    <w:rsid w:val="008D08DD"/>
    <w:rsid w:val="008D0D84"/>
    <w:rsid w:val="008D1285"/>
    <w:rsid w:val="008D4403"/>
    <w:rsid w:val="008D456B"/>
    <w:rsid w:val="008D638A"/>
    <w:rsid w:val="008D6464"/>
    <w:rsid w:val="008E18E1"/>
    <w:rsid w:val="008E1B92"/>
    <w:rsid w:val="008E2D68"/>
    <w:rsid w:val="008E48A6"/>
    <w:rsid w:val="008E5664"/>
    <w:rsid w:val="008E6756"/>
    <w:rsid w:val="008F30D4"/>
    <w:rsid w:val="008F60AA"/>
    <w:rsid w:val="008F643C"/>
    <w:rsid w:val="008F6A96"/>
    <w:rsid w:val="0090271F"/>
    <w:rsid w:val="00902E23"/>
    <w:rsid w:val="00904E2C"/>
    <w:rsid w:val="009114D7"/>
    <w:rsid w:val="0091348E"/>
    <w:rsid w:val="009155C8"/>
    <w:rsid w:val="009164F5"/>
    <w:rsid w:val="00917AA9"/>
    <w:rsid w:val="00917CCB"/>
    <w:rsid w:val="009201E5"/>
    <w:rsid w:val="009213DB"/>
    <w:rsid w:val="00921A39"/>
    <w:rsid w:val="0092210D"/>
    <w:rsid w:val="0092585D"/>
    <w:rsid w:val="00933FB0"/>
    <w:rsid w:val="009354FD"/>
    <w:rsid w:val="00942EC2"/>
    <w:rsid w:val="009519AA"/>
    <w:rsid w:val="0095240F"/>
    <w:rsid w:val="0095580C"/>
    <w:rsid w:val="0095613C"/>
    <w:rsid w:val="00957002"/>
    <w:rsid w:val="009570FB"/>
    <w:rsid w:val="009659E7"/>
    <w:rsid w:val="0096606A"/>
    <w:rsid w:val="00966C7A"/>
    <w:rsid w:val="00973391"/>
    <w:rsid w:val="00975DAE"/>
    <w:rsid w:val="0098046F"/>
    <w:rsid w:val="00982538"/>
    <w:rsid w:val="00983294"/>
    <w:rsid w:val="009871E4"/>
    <w:rsid w:val="00987451"/>
    <w:rsid w:val="0098799A"/>
    <w:rsid w:val="0099146E"/>
    <w:rsid w:val="00993BCA"/>
    <w:rsid w:val="009A4E45"/>
    <w:rsid w:val="009A5E07"/>
    <w:rsid w:val="009A5F9E"/>
    <w:rsid w:val="009B0085"/>
    <w:rsid w:val="009B43D1"/>
    <w:rsid w:val="009B7E9B"/>
    <w:rsid w:val="009C1F81"/>
    <w:rsid w:val="009C230E"/>
    <w:rsid w:val="009C3072"/>
    <w:rsid w:val="009C5518"/>
    <w:rsid w:val="009C6AEF"/>
    <w:rsid w:val="009D001C"/>
    <w:rsid w:val="009D35D5"/>
    <w:rsid w:val="009E0F6C"/>
    <w:rsid w:val="009E221B"/>
    <w:rsid w:val="009E2532"/>
    <w:rsid w:val="009E4A15"/>
    <w:rsid w:val="009F0560"/>
    <w:rsid w:val="009F0B7A"/>
    <w:rsid w:val="009F2F56"/>
    <w:rsid w:val="009F37B7"/>
    <w:rsid w:val="009F7193"/>
    <w:rsid w:val="00A01B85"/>
    <w:rsid w:val="00A03C13"/>
    <w:rsid w:val="00A07459"/>
    <w:rsid w:val="00A10F02"/>
    <w:rsid w:val="00A15082"/>
    <w:rsid w:val="00A150F9"/>
    <w:rsid w:val="00A164B4"/>
    <w:rsid w:val="00A20468"/>
    <w:rsid w:val="00A217AA"/>
    <w:rsid w:val="00A23C88"/>
    <w:rsid w:val="00A26956"/>
    <w:rsid w:val="00A27486"/>
    <w:rsid w:val="00A278D6"/>
    <w:rsid w:val="00A2790C"/>
    <w:rsid w:val="00A322D1"/>
    <w:rsid w:val="00A3646D"/>
    <w:rsid w:val="00A37D30"/>
    <w:rsid w:val="00A44BF3"/>
    <w:rsid w:val="00A452CB"/>
    <w:rsid w:val="00A50B7A"/>
    <w:rsid w:val="00A531C2"/>
    <w:rsid w:val="00A53267"/>
    <w:rsid w:val="00A53724"/>
    <w:rsid w:val="00A5465C"/>
    <w:rsid w:val="00A56066"/>
    <w:rsid w:val="00A57D99"/>
    <w:rsid w:val="00A623DB"/>
    <w:rsid w:val="00A643AC"/>
    <w:rsid w:val="00A661BB"/>
    <w:rsid w:val="00A6680A"/>
    <w:rsid w:val="00A66A58"/>
    <w:rsid w:val="00A70270"/>
    <w:rsid w:val="00A720D1"/>
    <w:rsid w:val="00A73129"/>
    <w:rsid w:val="00A8199C"/>
    <w:rsid w:val="00A82346"/>
    <w:rsid w:val="00A85BCB"/>
    <w:rsid w:val="00A8787D"/>
    <w:rsid w:val="00A92733"/>
    <w:rsid w:val="00A92BA1"/>
    <w:rsid w:val="00A9498A"/>
    <w:rsid w:val="00A95A32"/>
    <w:rsid w:val="00AA144D"/>
    <w:rsid w:val="00AA20B7"/>
    <w:rsid w:val="00AB4A2F"/>
    <w:rsid w:val="00AB4A5D"/>
    <w:rsid w:val="00AB6605"/>
    <w:rsid w:val="00AB6E6F"/>
    <w:rsid w:val="00AC08AC"/>
    <w:rsid w:val="00AC4160"/>
    <w:rsid w:val="00AC580E"/>
    <w:rsid w:val="00AC5B6E"/>
    <w:rsid w:val="00AC6BC6"/>
    <w:rsid w:val="00AD3725"/>
    <w:rsid w:val="00AD4162"/>
    <w:rsid w:val="00AD45A1"/>
    <w:rsid w:val="00AD7075"/>
    <w:rsid w:val="00AD7562"/>
    <w:rsid w:val="00AE6164"/>
    <w:rsid w:val="00AE65E2"/>
    <w:rsid w:val="00AE6E9B"/>
    <w:rsid w:val="00AE7221"/>
    <w:rsid w:val="00AF1460"/>
    <w:rsid w:val="00B0694B"/>
    <w:rsid w:val="00B07CA1"/>
    <w:rsid w:val="00B11544"/>
    <w:rsid w:val="00B1421D"/>
    <w:rsid w:val="00B14747"/>
    <w:rsid w:val="00B150AF"/>
    <w:rsid w:val="00B15449"/>
    <w:rsid w:val="00B16595"/>
    <w:rsid w:val="00B2424E"/>
    <w:rsid w:val="00B244C0"/>
    <w:rsid w:val="00B24679"/>
    <w:rsid w:val="00B24EFA"/>
    <w:rsid w:val="00B26491"/>
    <w:rsid w:val="00B32DB0"/>
    <w:rsid w:val="00B34135"/>
    <w:rsid w:val="00B355F2"/>
    <w:rsid w:val="00B35A76"/>
    <w:rsid w:val="00B361EA"/>
    <w:rsid w:val="00B37A6E"/>
    <w:rsid w:val="00B426E2"/>
    <w:rsid w:val="00B46A26"/>
    <w:rsid w:val="00B47AB3"/>
    <w:rsid w:val="00B60E1B"/>
    <w:rsid w:val="00B666E6"/>
    <w:rsid w:val="00B66D8E"/>
    <w:rsid w:val="00B670C0"/>
    <w:rsid w:val="00B67B82"/>
    <w:rsid w:val="00B706CD"/>
    <w:rsid w:val="00B7456A"/>
    <w:rsid w:val="00B75D43"/>
    <w:rsid w:val="00B81D1A"/>
    <w:rsid w:val="00B84F72"/>
    <w:rsid w:val="00B8749F"/>
    <w:rsid w:val="00B93086"/>
    <w:rsid w:val="00B967EF"/>
    <w:rsid w:val="00BA04A6"/>
    <w:rsid w:val="00BA19ED"/>
    <w:rsid w:val="00BA1AF0"/>
    <w:rsid w:val="00BA4B8D"/>
    <w:rsid w:val="00BA6D14"/>
    <w:rsid w:val="00BA72C5"/>
    <w:rsid w:val="00BA7687"/>
    <w:rsid w:val="00BB56EC"/>
    <w:rsid w:val="00BC0858"/>
    <w:rsid w:val="00BC0ECD"/>
    <w:rsid w:val="00BC0F7D"/>
    <w:rsid w:val="00BC0FA6"/>
    <w:rsid w:val="00BC150A"/>
    <w:rsid w:val="00BC1C4B"/>
    <w:rsid w:val="00BC2727"/>
    <w:rsid w:val="00BC40A6"/>
    <w:rsid w:val="00BC469C"/>
    <w:rsid w:val="00BC6139"/>
    <w:rsid w:val="00BC7543"/>
    <w:rsid w:val="00BD0DE5"/>
    <w:rsid w:val="00BD1FAD"/>
    <w:rsid w:val="00BD2706"/>
    <w:rsid w:val="00BD3445"/>
    <w:rsid w:val="00BD5DA3"/>
    <w:rsid w:val="00BD7D31"/>
    <w:rsid w:val="00BE1B3C"/>
    <w:rsid w:val="00BE2BA2"/>
    <w:rsid w:val="00BE3255"/>
    <w:rsid w:val="00BF0000"/>
    <w:rsid w:val="00BF128E"/>
    <w:rsid w:val="00BF2873"/>
    <w:rsid w:val="00BF3A61"/>
    <w:rsid w:val="00BF5CC1"/>
    <w:rsid w:val="00C01868"/>
    <w:rsid w:val="00C072C2"/>
    <w:rsid w:val="00C074DD"/>
    <w:rsid w:val="00C10D98"/>
    <w:rsid w:val="00C1470E"/>
    <w:rsid w:val="00C1496A"/>
    <w:rsid w:val="00C14D74"/>
    <w:rsid w:val="00C162DD"/>
    <w:rsid w:val="00C1737A"/>
    <w:rsid w:val="00C21FB2"/>
    <w:rsid w:val="00C238C9"/>
    <w:rsid w:val="00C33079"/>
    <w:rsid w:val="00C33334"/>
    <w:rsid w:val="00C35433"/>
    <w:rsid w:val="00C35C4E"/>
    <w:rsid w:val="00C40052"/>
    <w:rsid w:val="00C45231"/>
    <w:rsid w:val="00C45DE5"/>
    <w:rsid w:val="00C51F9D"/>
    <w:rsid w:val="00C551FF"/>
    <w:rsid w:val="00C55257"/>
    <w:rsid w:val="00C606A8"/>
    <w:rsid w:val="00C60A18"/>
    <w:rsid w:val="00C61600"/>
    <w:rsid w:val="00C6208C"/>
    <w:rsid w:val="00C6688B"/>
    <w:rsid w:val="00C72714"/>
    <w:rsid w:val="00C72833"/>
    <w:rsid w:val="00C74723"/>
    <w:rsid w:val="00C74C7C"/>
    <w:rsid w:val="00C80DAB"/>
    <w:rsid w:val="00C80F1D"/>
    <w:rsid w:val="00C91962"/>
    <w:rsid w:val="00C91FF7"/>
    <w:rsid w:val="00C921A6"/>
    <w:rsid w:val="00C93F40"/>
    <w:rsid w:val="00C961A4"/>
    <w:rsid w:val="00CA0B78"/>
    <w:rsid w:val="00CA183F"/>
    <w:rsid w:val="00CA3A6C"/>
    <w:rsid w:val="00CA3D0C"/>
    <w:rsid w:val="00CA62DF"/>
    <w:rsid w:val="00CB2139"/>
    <w:rsid w:val="00CB53F2"/>
    <w:rsid w:val="00CB6A2C"/>
    <w:rsid w:val="00CC3784"/>
    <w:rsid w:val="00CD3DFC"/>
    <w:rsid w:val="00CD78F2"/>
    <w:rsid w:val="00CE2D67"/>
    <w:rsid w:val="00CE7686"/>
    <w:rsid w:val="00CF3651"/>
    <w:rsid w:val="00CF7386"/>
    <w:rsid w:val="00CF7759"/>
    <w:rsid w:val="00CF7E56"/>
    <w:rsid w:val="00D04D5B"/>
    <w:rsid w:val="00D141D3"/>
    <w:rsid w:val="00D178BB"/>
    <w:rsid w:val="00D2267C"/>
    <w:rsid w:val="00D2524A"/>
    <w:rsid w:val="00D34213"/>
    <w:rsid w:val="00D36D31"/>
    <w:rsid w:val="00D4350F"/>
    <w:rsid w:val="00D45AB5"/>
    <w:rsid w:val="00D57972"/>
    <w:rsid w:val="00D64363"/>
    <w:rsid w:val="00D675A9"/>
    <w:rsid w:val="00D70312"/>
    <w:rsid w:val="00D71E2B"/>
    <w:rsid w:val="00D72906"/>
    <w:rsid w:val="00D738D6"/>
    <w:rsid w:val="00D755EB"/>
    <w:rsid w:val="00D76048"/>
    <w:rsid w:val="00D76365"/>
    <w:rsid w:val="00D7643B"/>
    <w:rsid w:val="00D76678"/>
    <w:rsid w:val="00D778C6"/>
    <w:rsid w:val="00D806BB"/>
    <w:rsid w:val="00D82E6F"/>
    <w:rsid w:val="00D83F33"/>
    <w:rsid w:val="00D85F7F"/>
    <w:rsid w:val="00D87E00"/>
    <w:rsid w:val="00D9134D"/>
    <w:rsid w:val="00D91654"/>
    <w:rsid w:val="00D92B5A"/>
    <w:rsid w:val="00D9706F"/>
    <w:rsid w:val="00D97C00"/>
    <w:rsid w:val="00DA5020"/>
    <w:rsid w:val="00DA7A03"/>
    <w:rsid w:val="00DB133C"/>
    <w:rsid w:val="00DB1818"/>
    <w:rsid w:val="00DB1D72"/>
    <w:rsid w:val="00DB20FF"/>
    <w:rsid w:val="00DB6CA5"/>
    <w:rsid w:val="00DB71BB"/>
    <w:rsid w:val="00DC1F1B"/>
    <w:rsid w:val="00DC309B"/>
    <w:rsid w:val="00DC4DA2"/>
    <w:rsid w:val="00DC598C"/>
    <w:rsid w:val="00DC5A76"/>
    <w:rsid w:val="00DD062A"/>
    <w:rsid w:val="00DD229B"/>
    <w:rsid w:val="00DD4C17"/>
    <w:rsid w:val="00DD5406"/>
    <w:rsid w:val="00DD5666"/>
    <w:rsid w:val="00DD74A5"/>
    <w:rsid w:val="00DF2B1F"/>
    <w:rsid w:val="00DF4D5A"/>
    <w:rsid w:val="00DF62CD"/>
    <w:rsid w:val="00DF6732"/>
    <w:rsid w:val="00E035B5"/>
    <w:rsid w:val="00E04992"/>
    <w:rsid w:val="00E058E3"/>
    <w:rsid w:val="00E0729E"/>
    <w:rsid w:val="00E14479"/>
    <w:rsid w:val="00E16509"/>
    <w:rsid w:val="00E24F13"/>
    <w:rsid w:val="00E25E37"/>
    <w:rsid w:val="00E31385"/>
    <w:rsid w:val="00E330F0"/>
    <w:rsid w:val="00E44582"/>
    <w:rsid w:val="00E44FFC"/>
    <w:rsid w:val="00E5604D"/>
    <w:rsid w:val="00E757DF"/>
    <w:rsid w:val="00E7750B"/>
    <w:rsid w:val="00E77645"/>
    <w:rsid w:val="00E8198A"/>
    <w:rsid w:val="00E82861"/>
    <w:rsid w:val="00EA15B0"/>
    <w:rsid w:val="00EA35CB"/>
    <w:rsid w:val="00EA450F"/>
    <w:rsid w:val="00EA5EA7"/>
    <w:rsid w:val="00EA66BD"/>
    <w:rsid w:val="00EB1C60"/>
    <w:rsid w:val="00EB2A3A"/>
    <w:rsid w:val="00EB38EA"/>
    <w:rsid w:val="00EB6DEC"/>
    <w:rsid w:val="00EB7E9E"/>
    <w:rsid w:val="00EC272C"/>
    <w:rsid w:val="00EC4A25"/>
    <w:rsid w:val="00EC6BEE"/>
    <w:rsid w:val="00EC72DF"/>
    <w:rsid w:val="00ED01FF"/>
    <w:rsid w:val="00ED689F"/>
    <w:rsid w:val="00ED6939"/>
    <w:rsid w:val="00ED6FF0"/>
    <w:rsid w:val="00ED7327"/>
    <w:rsid w:val="00EE163E"/>
    <w:rsid w:val="00EE5725"/>
    <w:rsid w:val="00EF1627"/>
    <w:rsid w:val="00EF608C"/>
    <w:rsid w:val="00EF6D27"/>
    <w:rsid w:val="00EF6DF1"/>
    <w:rsid w:val="00EF76AC"/>
    <w:rsid w:val="00F00013"/>
    <w:rsid w:val="00F025A2"/>
    <w:rsid w:val="00F040F2"/>
    <w:rsid w:val="00F04712"/>
    <w:rsid w:val="00F04EC9"/>
    <w:rsid w:val="00F13360"/>
    <w:rsid w:val="00F14671"/>
    <w:rsid w:val="00F14ED3"/>
    <w:rsid w:val="00F16ADA"/>
    <w:rsid w:val="00F22EC7"/>
    <w:rsid w:val="00F2305F"/>
    <w:rsid w:val="00F26F45"/>
    <w:rsid w:val="00F31BFC"/>
    <w:rsid w:val="00F325C8"/>
    <w:rsid w:val="00F32D87"/>
    <w:rsid w:val="00F34834"/>
    <w:rsid w:val="00F40417"/>
    <w:rsid w:val="00F540F6"/>
    <w:rsid w:val="00F54288"/>
    <w:rsid w:val="00F556B3"/>
    <w:rsid w:val="00F64CE1"/>
    <w:rsid w:val="00F653B8"/>
    <w:rsid w:val="00F666C4"/>
    <w:rsid w:val="00F66B7E"/>
    <w:rsid w:val="00F804C8"/>
    <w:rsid w:val="00F86FC4"/>
    <w:rsid w:val="00F9008D"/>
    <w:rsid w:val="00F96DD2"/>
    <w:rsid w:val="00FA1266"/>
    <w:rsid w:val="00FA15D0"/>
    <w:rsid w:val="00FA534C"/>
    <w:rsid w:val="00FA7D7A"/>
    <w:rsid w:val="00FB2530"/>
    <w:rsid w:val="00FB2C3C"/>
    <w:rsid w:val="00FB4053"/>
    <w:rsid w:val="00FB7696"/>
    <w:rsid w:val="00FC1192"/>
    <w:rsid w:val="00FC3E8C"/>
    <w:rsid w:val="00FD1AEC"/>
    <w:rsid w:val="00FD2D70"/>
    <w:rsid w:val="00FD69BD"/>
    <w:rsid w:val="00FE097A"/>
    <w:rsid w:val="00FE18EB"/>
    <w:rsid w:val="00FE227A"/>
    <w:rsid w:val="00FE2C60"/>
    <w:rsid w:val="00FF0ADD"/>
    <w:rsid w:val="00FF12F8"/>
    <w:rsid w:val="00FF3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2DF"/>
    <w:rPr>
      <w:rFonts w:eastAsia="Times New Roman"/>
      <w:sz w:val="24"/>
      <w:szCs w:val="24"/>
      <w:lang w:val="en-US" w:eastAsia="zh-C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rFonts w:eastAsiaTheme="minorEastAsia"/>
      <w:sz w:val="20"/>
      <w:szCs w:val="20"/>
      <w:lang w:val="en-GB" w:eastAsia="en-US"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spacing w:after="180"/>
      <w:ind w:left="1135" w:hanging="851"/>
    </w:pPr>
    <w:rPr>
      <w:rFonts w:eastAsiaTheme="minorEastAsia"/>
      <w:sz w:val="20"/>
      <w:szCs w:val="20"/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</w:pPr>
    <w:rPr>
      <w:rFonts w:ascii="Arial" w:eastAsiaTheme="minorEastAsia" w:hAnsi="Arial"/>
      <w:sz w:val="18"/>
      <w:szCs w:val="20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spacing w:after="180"/>
      <w:ind w:left="1702" w:hanging="1418"/>
    </w:pPr>
    <w:rPr>
      <w:rFonts w:eastAsiaTheme="minorEastAsia"/>
      <w:sz w:val="20"/>
      <w:szCs w:val="20"/>
      <w:lang w:val="en-GB" w:eastAsia="en-US"/>
    </w:rPr>
  </w:style>
  <w:style w:type="paragraph" w:customStyle="1" w:styleId="FP">
    <w:name w:val="FP"/>
    <w:basedOn w:val="Normal"/>
    <w:rPr>
      <w:rFonts w:eastAsiaTheme="minorEastAsia"/>
      <w:sz w:val="20"/>
      <w:szCs w:val="20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spacing w:after="180"/>
      <w:ind w:left="568" w:hanging="284"/>
    </w:pPr>
    <w:rPr>
      <w:rFonts w:eastAsiaTheme="minorEastAsia"/>
      <w:sz w:val="20"/>
      <w:szCs w:val="20"/>
      <w:lang w:val="en-GB" w:eastAsia="en-US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eastAsiaTheme="minorEastAsia" w:hAnsi="Arial"/>
      <w:b/>
      <w:sz w:val="20"/>
      <w:szCs w:val="20"/>
      <w:lang w:val="en-GB" w:eastAsia="en-US"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spacing w:after="180"/>
      <w:ind w:left="851" w:hanging="284"/>
    </w:pPr>
    <w:rPr>
      <w:rFonts w:eastAsiaTheme="minorEastAsia"/>
      <w:sz w:val="20"/>
      <w:szCs w:val="20"/>
      <w:lang w:val="en-GB" w:eastAsia="en-US"/>
    </w:rPr>
  </w:style>
  <w:style w:type="paragraph" w:customStyle="1" w:styleId="B3">
    <w:name w:val="B3"/>
    <w:basedOn w:val="Normal"/>
    <w:pPr>
      <w:spacing w:after="180"/>
      <w:ind w:left="1135" w:hanging="284"/>
    </w:pPr>
    <w:rPr>
      <w:rFonts w:eastAsiaTheme="minorEastAsia"/>
      <w:sz w:val="20"/>
      <w:szCs w:val="20"/>
      <w:lang w:val="en-GB" w:eastAsia="en-US"/>
    </w:rPr>
  </w:style>
  <w:style w:type="paragraph" w:customStyle="1" w:styleId="B4">
    <w:name w:val="B4"/>
    <w:basedOn w:val="Normal"/>
    <w:pPr>
      <w:spacing w:after="180"/>
      <w:ind w:left="1418" w:hanging="284"/>
    </w:pPr>
    <w:rPr>
      <w:rFonts w:eastAsiaTheme="minorEastAsia"/>
      <w:sz w:val="20"/>
      <w:szCs w:val="20"/>
      <w:lang w:val="en-GB" w:eastAsia="en-US"/>
    </w:rPr>
  </w:style>
  <w:style w:type="paragraph" w:customStyle="1" w:styleId="B5">
    <w:name w:val="B5"/>
    <w:basedOn w:val="Normal"/>
    <w:pPr>
      <w:spacing w:after="180"/>
      <w:ind w:left="1702" w:hanging="284"/>
    </w:pPr>
    <w:rPr>
      <w:rFonts w:eastAsiaTheme="minorEastAsia"/>
      <w:sz w:val="20"/>
      <w:szCs w:val="20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pPr>
      <w:spacing w:after="180"/>
    </w:pPr>
    <w:rPr>
      <w:rFonts w:eastAsiaTheme="minorEastAsia"/>
      <w:i/>
      <w:color w:val="0000FF"/>
      <w:sz w:val="20"/>
      <w:szCs w:val="20"/>
      <w:lang w:val="en-GB"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34834"/>
    <w:rPr>
      <w:rFonts w:ascii="Segoe UI" w:eastAsiaTheme="minorEastAsia" w:hAnsi="Segoe UI" w:cs="Segoe UI"/>
      <w:sz w:val="18"/>
      <w:szCs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spacing w:after="180"/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rsid w:val="00F34834"/>
    <w:pPr>
      <w:spacing w:after="120"/>
    </w:pPr>
    <w:rPr>
      <w:rFonts w:eastAsiaTheme="minorEastAsia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  <w:rPr>
      <w:rFonts w:eastAsiaTheme="minorEastAsia"/>
      <w:sz w:val="20"/>
      <w:szCs w:val="20"/>
      <w:lang w:val="en-GB" w:eastAsia="en-US"/>
    </w:r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rFonts w:eastAsiaTheme="minorEastAsia"/>
      <w:sz w:val="16"/>
      <w:szCs w:val="16"/>
      <w:lang w:val="en-GB" w:eastAsia="en-US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  <w:rPr>
      <w:rFonts w:eastAsiaTheme="minorEastAsia"/>
      <w:sz w:val="20"/>
      <w:szCs w:val="20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  <w:rPr>
      <w:rFonts w:eastAsiaTheme="minorEastAsia"/>
      <w:sz w:val="20"/>
      <w:szCs w:val="20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rFonts w:eastAsiaTheme="minorEastAsia"/>
      <w:sz w:val="16"/>
      <w:szCs w:val="16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ind w:left="4252"/>
    </w:pPr>
    <w:rPr>
      <w:rFonts w:eastAsiaTheme="minorEastAsia"/>
      <w:sz w:val="20"/>
      <w:szCs w:val="20"/>
      <w:lang w:val="en-GB" w:eastAsia="en-US"/>
    </w:r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  <w:pPr>
      <w:spacing w:after="180"/>
    </w:pPr>
    <w:rPr>
      <w:rFonts w:eastAsiaTheme="minorEastAsia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  <w:pPr>
      <w:spacing w:after="180"/>
    </w:pPr>
    <w:rPr>
      <w:rFonts w:eastAsiaTheme="minorEastAsia"/>
      <w:sz w:val="20"/>
      <w:szCs w:val="20"/>
      <w:lang w:val="en-GB" w:eastAsia="en-US"/>
    </w:rPr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rPr>
      <w:rFonts w:ascii="Segoe UI" w:eastAsiaTheme="minorEastAsia" w:hAnsi="Segoe UI" w:cs="Segoe UI"/>
      <w:sz w:val="16"/>
      <w:szCs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rPr>
      <w:rFonts w:eastAsiaTheme="minorEastAsia"/>
      <w:sz w:val="20"/>
      <w:szCs w:val="20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rPr>
      <w:rFonts w:eastAsiaTheme="minorEastAsia"/>
      <w:sz w:val="20"/>
      <w:szCs w:val="20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lang w:val="en-GB" w:eastAsia="en-US"/>
    </w:rPr>
  </w:style>
  <w:style w:type="paragraph" w:styleId="EnvelopeReturn">
    <w:name w:val="envelope return"/>
    <w:basedOn w:val="Normal"/>
    <w:rsid w:val="00F34834"/>
    <w:rPr>
      <w:rFonts w:asciiTheme="majorHAnsi" w:eastAsiaTheme="majorEastAsia" w:hAnsiTheme="majorHAnsi" w:cstheme="majorBidi"/>
      <w:sz w:val="20"/>
      <w:szCs w:val="20"/>
      <w:lang w:val="en-GB" w:eastAsia="en-US"/>
    </w:rPr>
  </w:style>
  <w:style w:type="paragraph" w:styleId="FootnoteText">
    <w:name w:val="footnote text"/>
    <w:basedOn w:val="Normal"/>
    <w:link w:val="FootnoteTextChar"/>
    <w:rsid w:val="00F34834"/>
    <w:rPr>
      <w:rFonts w:eastAsiaTheme="minorEastAsia"/>
      <w:sz w:val="20"/>
      <w:szCs w:val="2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rPr>
      <w:rFonts w:eastAsiaTheme="minorEastAsia"/>
      <w:i/>
      <w:iCs/>
      <w:sz w:val="20"/>
      <w:szCs w:val="20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rPr>
      <w:rFonts w:ascii="Consolas" w:eastAsiaTheme="minorEastAsia" w:hAnsi="Consolas"/>
      <w:sz w:val="20"/>
      <w:szCs w:val="20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ind w:left="200" w:hanging="200"/>
    </w:pPr>
    <w:rPr>
      <w:rFonts w:eastAsiaTheme="minorEastAsia"/>
      <w:sz w:val="20"/>
      <w:szCs w:val="20"/>
      <w:lang w:val="en-GB" w:eastAsia="en-US"/>
    </w:rPr>
  </w:style>
  <w:style w:type="paragraph" w:styleId="Index2">
    <w:name w:val="index 2"/>
    <w:basedOn w:val="Normal"/>
    <w:next w:val="Normal"/>
    <w:rsid w:val="00F34834"/>
    <w:pPr>
      <w:ind w:left="400" w:hanging="200"/>
    </w:pPr>
    <w:rPr>
      <w:rFonts w:eastAsiaTheme="minorEastAsia"/>
      <w:sz w:val="20"/>
      <w:szCs w:val="20"/>
      <w:lang w:val="en-GB" w:eastAsia="en-US"/>
    </w:rPr>
  </w:style>
  <w:style w:type="paragraph" w:styleId="Index3">
    <w:name w:val="index 3"/>
    <w:basedOn w:val="Normal"/>
    <w:next w:val="Normal"/>
    <w:rsid w:val="00F34834"/>
    <w:pPr>
      <w:ind w:left="600" w:hanging="200"/>
    </w:pPr>
    <w:rPr>
      <w:rFonts w:eastAsiaTheme="minorEastAsia"/>
      <w:sz w:val="20"/>
      <w:szCs w:val="20"/>
      <w:lang w:val="en-GB" w:eastAsia="en-US"/>
    </w:rPr>
  </w:style>
  <w:style w:type="paragraph" w:styleId="Index4">
    <w:name w:val="index 4"/>
    <w:basedOn w:val="Normal"/>
    <w:next w:val="Normal"/>
    <w:rsid w:val="00F34834"/>
    <w:pPr>
      <w:ind w:left="800" w:hanging="200"/>
    </w:pPr>
    <w:rPr>
      <w:rFonts w:eastAsiaTheme="minorEastAsia"/>
      <w:sz w:val="20"/>
      <w:szCs w:val="20"/>
      <w:lang w:val="en-GB" w:eastAsia="en-US"/>
    </w:rPr>
  </w:style>
  <w:style w:type="paragraph" w:styleId="Index5">
    <w:name w:val="index 5"/>
    <w:basedOn w:val="Normal"/>
    <w:next w:val="Normal"/>
    <w:rsid w:val="00F34834"/>
    <w:pPr>
      <w:ind w:left="1000" w:hanging="200"/>
    </w:pPr>
    <w:rPr>
      <w:rFonts w:eastAsiaTheme="minorEastAsia"/>
      <w:sz w:val="20"/>
      <w:szCs w:val="20"/>
      <w:lang w:val="en-GB" w:eastAsia="en-US"/>
    </w:rPr>
  </w:style>
  <w:style w:type="paragraph" w:styleId="Index6">
    <w:name w:val="index 6"/>
    <w:basedOn w:val="Normal"/>
    <w:next w:val="Normal"/>
    <w:rsid w:val="00F34834"/>
    <w:pPr>
      <w:ind w:left="1200" w:hanging="200"/>
    </w:pPr>
    <w:rPr>
      <w:rFonts w:eastAsiaTheme="minorEastAsia"/>
      <w:sz w:val="20"/>
      <w:szCs w:val="20"/>
      <w:lang w:val="en-GB" w:eastAsia="en-US"/>
    </w:rPr>
  </w:style>
  <w:style w:type="paragraph" w:styleId="Index7">
    <w:name w:val="index 7"/>
    <w:basedOn w:val="Normal"/>
    <w:next w:val="Normal"/>
    <w:rsid w:val="00F34834"/>
    <w:pPr>
      <w:ind w:left="1400" w:hanging="200"/>
    </w:pPr>
    <w:rPr>
      <w:rFonts w:eastAsiaTheme="minorEastAsia"/>
      <w:sz w:val="20"/>
      <w:szCs w:val="20"/>
      <w:lang w:val="en-GB" w:eastAsia="en-US"/>
    </w:rPr>
  </w:style>
  <w:style w:type="paragraph" w:styleId="Index8">
    <w:name w:val="index 8"/>
    <w:basedOn w:val="Normal"/>
    <w:next w:val="Normal"/>
    <w:rsid w:val="00F34834"/>
    <w:pPr>
      <w:ind w:left="1600" w:hanging="200"/>
    </w:pPr>
    <w:rPr>
      <w:rFonts w:eastAsiaTheme="minorEastAsia"/>
      <w:sz w:val="20"/>
      <w:szCs w:val="20"/>
      <w:lang w:val="en-GB" w:eastAsia="en-US"/>
    </w:rPr>
  </w:style>
  <w:style w:type="paragraph" w:styleId="Index9">
    <w:name w:val="index 9"/>
    <w:basedOn w:val="Normal"/>
    <w:next w:val="Normal"/>
    <w:rsid w:val="00F34834"/>
    <w:pPr>
      <w:ind w:left="1800" w:hanging="200"/>
    </w:pPr>
    <w:rPr>
      <w:rFonts w:eastAsiaTheme="minorEastAsia"/>
      <w:sz w:val="20"/>
      <w:szCs w:val="20"/>
      <w:lang w:val="en-GB" w:eastAsia="en-US"/>
    </w:rPr>
  </w:style>
  <w:style w:type="paragraph" w:styleId="IndexHeading">
    <w:name w:val="index heading"/>
    <w:basedOn w:val="Normal"/>
    <w:next w:val="Index1"/>
    <w:rsid w:val="00F34834"/>
    <w:pPr>
      <w:spacing w:after="180"/>
    </w:pPr>
    <w:rPr>
      <w:rFonts w:asciiTheme="majorHAnsi" w:eastAsiaTheme="majorEastAsia" w:hAnsiTheme="majorHAnsi" w:cstheme="majorBidi"/>
      <w:b/>
      <w:bCs/>
      <w:sz w:val="20"/>
      <w:szCs w:val="20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472C4" w:themeColor="accent1"/>
      <w:sz w:val="20"/>
      <w:szCs w:val="20"/>
      <w:lang w:val="en-GB"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spacing w:after="180"/>
      <w:ind w:left="283" w:hanging="283"/>
      <w:contextualSpacing/>
    </w:pPr>
    <w:rPr>
      <w:rFonts w:eastAsiaTheme="minorEastAsia"/>
      <w:sz w:val="20"/>
      <w:szCs w:val="20"/>
      <w:lang w:val="en-GB" w:eastAsia="en-US"/>
    </w:rPr>
  </w:style>
  <w:style w:type="paragraph" w:styleId="List2">
    <w:name w:val="List 2"/>
    <w:basedOn w:val="Normal"/>
    <w:rsid w:val="00F34834"/>
    <w:pPr>
      <w:spacing w:after="180"/>
      <w:ind w:left="566" w:hanging="283"/>
      <w:contextualSpacing/>
    </w:pPr>
    <w:rPr>
      <w:rFonts w:eastAsiaTheme="minorEastAsia"/>
      <w:sz w:val="20"/>
      <w:szCs w:val="20"/>
      <w:lang w:val="en-GB" w:eastAsia="en-US"/>
    </w:rPr>
  </w:style>
  <w:style w:type="paragraph" w:styleId="List3">
    <w:name w:val="List 3"/>
    <w:basedOn w:val="Normal"/>
    <w:rsid w:val="00F34834"/>
    <w:pPr>
      <w:spacing w:after="180"/>
      <w:ind w:left="849" w:hanging="283"/>
      <w:contextualSpacing/>
    </w:pPr>
    <w:rPr>
      <w:rFonts w:eastAsiaTheme="minorEastAsia"/>
      <w:sz w:val="20"/>
      <w:szCs w:val="20"/>
      <w:lang w:val="en-GB" w:eastAsia="en-US"/>
    </w:rPr>
  </w:style>
  <w:style w:type="paragraph" w:styleId="List4">
    <w:name w:val="List 4"/>
    <w:basedOn w:val="Normal"/>
    <w:rsid w:val="00F34834"/>
    <w:pPr>
      <w:spacing w:after="180"/>
      <w:ind w:left="1132" w:hanging="283"/>
      <w:contextualSpacing/>
    </w:pPr>
    <w:rPr>
      <w:rFonts w:eastAsiaTheme="minorEastAsia"/>
      <w:sz w:val="20"/>
      <w:szCs w:val="20"/>
      <w:lang w:val="en-GB" w:eastAsia="en-US"/>
    </w:rPr>
  </w:style>
  <w:style w:type="paragraph" w:styleId="List5">
    <w:name w:val="List 5"/>
    <w:basedOn w:val="Normal"/>
    <w:rsid w:val="00F34834"/>
    <w:pPr>
      <w:spacing w:after="180"/>
      <w:ind w:left="1415" w:hanging="283"/>
      <w:contextualSpacing/>
    </w:pPr>
    <w:rPr>
      <w:rFonts w:eastAsiaTheme="minorEastAsia"/>
      <w:sz w:val="20"/>
      <w:szCs w:val="20"/>
      <w:lang w:val="en-GB" w:eastAsia="en-US"/>
    </w:rPr>
  </w:style>
  <w:style w:type="paragraph" w:styleId="ListBullet">
    <w:name w:val="List Bullet"/>
    <w:basedOn w:val="Normal"/>
    <w:rsid w:val="00F34834"/>
    <w:pPr>
      <w:numPr>
        <w:numId w:val="5"/>
      </w:numPr>
      <w:spacing w:after="180"/>
      <w:contextualSpacing/>
    </w:pPr>
    <w:rPr>
      <w:rFonts w:eastAsiaTheme="minorEastAsia"/>
      <w:sz w:val="20"/>
      <w:szCs w:val="20"/>
      <w:lang w:val="en-GB" w:eastAsia="en-US"/>
    </w:rPr>
  </w:style>
  <w:style w:type="paragraph" w:styleId="ListBullet2">
    <w:name w:val="List Bullet 2"/>
    <w:basedOn w:val="Normal"/>
    <w:rsid w:val="00F34834"/>
    <w:pPr>
      <w:numPr>
        <w:numId w:val="6"/>
      </w:numPr>
      <w:spacing w:after="180"/>
      <w:contextualSpacing/>
    </w:pPr>
    <w:rPr>
      <w:rFonts w:eastAsiaTheme="minorEastAsia"/>
      <w:sz w:val="20"/>
      <w:szCs w:val="20"/>
      <w:lang w:val="en-GB" w:eastAsia="en-US"/>
    </w:rPr>
  </w:style>
  <w:style w:type="paragraph" w:styleId="ListBullet3">
    <w:name w:val="List Bullet 3"/>
    <w:basedOn w:val="Normal"/>
    <w:rsid w:val="00F34834"/>
    <w:pPr>
      <w:numPr>
        <w:numId w:val="7"/>
      </w:numPr>
      <w:spacing w:after="180"/>
      <w:contextualSpacing/>
    </w:pPr>
    <w:rPr>
      <w:rFonts w:eastAsiaTheme="minorEastAsia"/>
      <w:sz w:val="20"/>
      <w:szCs w:val="20"/>
      <w:lang w:val="en-GB" w:eastAsia="en-US"/>
    </w:rPr>
  </w:style>
  <w:style w:type="paragraph" w:styleId="ListBullet4">
    <w:name w:val="List Bullet 4"/>
    <w:basedOn w:val="Normal"/>
    <w:rsid w:val="00F34834"/>
    <w:pPr>
      <w:numPr>
        <w:numId w:val="8"/>
      </w:numPr>
      <w:spacing w:after="180"/>
      <w:contextualSpacing/>
    </w:pPr>
    <w:rPr>
      <w:rFonts w:eastAsiaTheme="minorEastAsia"/>
      <w:sz w:val="20"/>
      <w:szCs w:val="20"/>
      <w:lang w:val="en-GB" w:eastAsia="en-US"/>
    </w:rPr>
  </w:style>
  <w:style w:type="paragraph" w:styleId="ListBullet5">
    <w:name w:val="List Bullet 5"/>
    <w:basedOn w:val="Normal"/>
    <w:rsid w:val="00F34834"/>
    <w:pPr>
      <w:numPr>
        <w:numId w:val="9"/>
      </w:numPr>
      <w:spacing w:after="180"/>
      <w:contextualSpacing/>
    </w:pPr>
    <w:rPr>
      <w:rFonts w:eastAsiaTheme="minorEastAsia"/>
      <w:sz w:val="20"/>
      <w:szCs w:val="20"/>
      <w:lang w:val="en-GB" w:eastAsia="en-US"/>
    </w:r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  <w:rPr>
      <w:rFonts w:eastAsiaTheme="minorEastAsia"/>
      <w:sz w:val="20"/>
      <w:szCs w:val="20"/>
      <w:lang w:val="en-GB" w:eastAsia="en-US"/>
    </w:r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  <w:rPr>
      <w:rFonts w:eastAsiaTheme="minorEastAsia"/>
      <w:sz w:val="20"/>
      <w:szCs w:val="20"/>
      <w:lang w:val="en-GB" w:eastAsia="en-US"/>
    </w:r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  <w:rPr>
      <w:rFonts w:eastAsiaTheme="minorEastAsia"/>
      <w:sz w:val="20"/>
      <w:szCs w:val="20"/>
      <w:lang w:val="en-GB" w:eastAsia="en-US"/>
    </w:r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  <w:rPr>
      <w:rFonts w:eastAsiaTheme="minorEastAsia"/>
      <w:sz w:val="20"/>
      <w:szCs w:val="20"/>
      <w:lang w:val="en-GB" w:eastAsia="en-US"/>
    </w:r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  <w:rPr>
      <w:rFonts w:eastAsiaTheme="minorEastAsia"/>
      <w:sz w:val="20"/>
      <w:szCs w:val="20"/>
      <w:lang w:val="en-GB" w:eastAsia="en-US"/>
    </w:rPr>
  </w:style>
  <w:style w:type="paragraph" w:styleId="ListNumber">
    <w:name w:val="List Number"/>
    <w:basedOn w:val="Normal"/>
    <w:rsid w:val="00F34834"/>
    <w:pPr>
      <w:numPr>
        <w:numId w:val="10"/>
      </w:numPr>
      <w:spacing w:after="180"/>
      <w:contextualSpacing/>
    </w:pPr>
    <w:rPr>
      <w:rFonts w:eastAsiaTheme="minorEastAsia"/>
      <w:sz w:val="20"/>
      <w:szCs w:val="20"/>
      <w:lang w:val="en-GB" w:eastAsia="en-US"/>
    </w:rPr>
  </w:style>
  <w:style w:type="paragraph" w:styleId="ListNumber2">
    <w:name w:val="List Number 2"/>
    <w:basedOn w:val="Normal"/>
    <w:rsid w:val="00F34834"/>
    <w:pPr>
      <w:numPr>
        <w:numId w:val="11"/>
      </w:numPr>
      <w:spacing w:after="180"/>
      <w:contextualSpacing/>
    </w:pPr>
    <w:rPr>
      <w:rFonts w:eastAsiaTheme="minorEastAsia"/>
      <w:sz w:val="20"/>
      <w:szCs w:val="20"/>
      <w:lang w:val="en-GB" w:eastAsia="en-US"/>
    </w:rPr>
  </w:style>
  <w:style w:type="paragraph" w:styleId="ListNumber3">
    <w:name w:val="List Number 3"/>
    <w:basedOn w:val="Normal"/>
    <w:rsid w:val="00F34834"/>
    <w:pPr>
      <w:numPr>
        <w:numId w:val="12"/>
      </w:numPr>
      <w:spacing w:after="180"/>
      <w:contextualSpacing/>
    </w:pPr>
    <w:rPr>
      <w:rFonts w:eastAsiaTheme="minorEastAsia"/>
      <w:sz w:val="20"/>
      <w:szCs w:val="20"/>
      <w:lang w:val="en-GB" w:eastAsia="en-US"/>
    </w:rPr>
  </w:style>
  <w:style w:type="paragraph" w:styleId="ListNumber4">
    <w:name w:val="List Number 4"/>
    <w:basedOn w:val="Normal"/>
    <w:rsid w:val="00F34834"/>
    <w:pPr>
      <w:numPr>
        <w:numId w:val="13"/>
      </w:numPr>
      <w:spacing w:after="180"/>
      <w:contextualSpacing/>
    </w:pPr>
    <w:rPr>
      <w:rFonts w:eastAsiaTheme="minorEastAsia"/>
      <w:sz w:val="20"/>
      <w:szCs w:val="20"/>
      <w:lang w:val="en-GB" w:eastAsia="en-US"/>
    </w:rPr>
  </w:style>
  <w:style w:type="paragraph" w:styleId="ListNumber5">
    <w:name w:val="List Number 5"/>
    <w:basedOn w:val="Normal"/>
    <w:rsid w:val="00F34834"/>
    <w:pPr>
      <w:numPr>
        <w:numId w:val="14"/>
      </w:numPr>
      <w:spacing w:after="180"/>
      <w:contextualSpacing/>
    </w:pPr>
    <w:rPr>
      <w:rFonts w:eastAsiaTheme="minorEastAsia"/>
      <w:sz w:val="20"/>
      <w:szCs w:val="20"/>
      <w:lang w:val="en-GB" w:eastAsia="en-US"/>
    </w:rPr>
  </w:style>
  <w:style w:type="paragraph" w:styleId="ListParagraph">
    <w:name w:val="List Paragraph"/>
    <w:aliases w:val="numbered,Paragraphe de liste1,Bulletr List Paragraph,列出段落1,Bullet List,FooterText,List Paragraph1,List Paragraph2,List Paragraph21,List Paragraph11,Parágrafo da Lista1,Párrafo de lista1,リスト段落1,Listeafsnit1,Listenabsatz,リスト段落,Plan,Fo"/>
    <w:basedOn w:val="Normal"/>
    <w:link w:val="ListParagraphChar"/>
    <w:uiPriority w:val="34"/>
    <w:qFormat/>
    <w:rsid w:val="00F34834"/>
    <w:pPr>
      <w:spacing w:after="180"/>
      <w:ind w:left="720"/>
      <w:contextualSpacing/>
    </w:pPr>
    <w:rPr>
      <w:rFonts w:eastAsiaTheme="minorEastAsia"/>
      <w:sz w:val="20"/>
      <w:szCs w:val="20"/>
      <w:lang w:val="en-GB" w:eastAsia="en-US"/>
    </w:r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uiPriority w:val="99"/>
    <w:rsid w:val="00F34834"/>
    <w:pPr>
      <w:spacing w:after="180"/>
    </w:pPr>
    <w:rPr>
      <w:rFonts w:eastAsiaTheme="minorEastAsia"/>
      <w:lang w:val="en-GB" w:eastAsia="en-US"/>
    </w:rPr>
  </w:style>
  <w:style w:type="paragraph" w:styleId="NormalIndent">
    <w:name w:val="Normal Indent"/>
    <w:basedOn w:val="Normal"/>
    <w:rsid w:val="00F34834"/>
    <w:pPr>
      <w:spacing w:after="180"/>
      <w:ind w:left="720"/>
    </w:pPr>
    <w:rPr>
      <w:rFonts w:eastAsiaTheme="minorEastAsia"/>
      <w:sz w:val="20"/>
      <w:szCs w:val="20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F34834"/>
    <w:rPr>
      <w:rFonts w:eastAsiaTheme="minorEastAsia"/>
      <w:sz w:val="20"/>
      <w:szCs w:val="20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rPr>
      <w:rFonts w:ascii="Consolas" w:eastAsiaTheme="minorEastAsia" w:hAnsi="Consolas"/>
      <w:sz w:val="21"/>
      <w:szCs w:val="21"/>
      <w:lang w:val="en-GB" w:eastAsia="en-US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  <w:sz w:val="20"/>
      <w:szCs w:val="20"/>
      <w:lang w:val="en-GB" w:eastAsia="en-US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  <w:pPr>
      <w:spacing w:after="180"/>
    </w:pPr>
    <w:rPr>
      <w:rFonts w:eastAsiaTheme="minorEastAsia"/>
      <w:sz w:val="20"/>
      <w:szCs w:val="20"/>
      <w:lang w:val="en-GB" w:eastAsia="en-US"/>
    </w:rPr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ind w:left="4252"/>
    </w:pPr>
    <w:rPr>
      <w:rFonts w:eastAsiaTheme="minorEastAsia"/>
      <w:sz w:val="20"/>
      <w:szCs w:val="20"/>
      <w:lang w:val="en-GB" w:eastAsia="en-US"/>
    </w:r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ind w:left="200" w:hanging="200"/>
    </w:pPr>
    <w:rPr>
      <w:rFonts w:eastAsiaTheme="minorEastAsia"/>
      <w:sz w:val="20"/>
      <w:szCs w:val="20"/>
      <w:lang w:val="en-GB" w:eastAsia="en-US"/>
    </w:rPr>
  </w:style>
  <w:style w:type="paragraph" w:styleId="TableofFigures">
    <w:name w:val="table of figures"/>
    <w:basedOn w:val="Normal"/>
    <w:next w:val="Normal"/>
    <w:rsid w:val="00F34834"/>
    <w:rPr>
      <w:rFonts w:eastAsiaTheme="minorEastAsia"/>
      <w:sz w:val="20"/>
      <w:szCs w:val="20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F3483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 w:after="180"/>
    </w:pPr>
    <w:rPr>
      <w:rFonts w:asciiTheme="majorHAnsi" w:eastAsiaTheme="majorEastAsia" w:hAnsiTheme="majorHAnsi" w:cstheme="majorBidi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8C6956"/>
    <w:rPr>
      <w:lang w:eastAsia="en-US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 Char,List Paragraph21 Char,List Paragraph11 Char,Parágrafo da Lista1 Char,リスト段落 Char"/>
    <w:link w:val="ListParagraph"/>
    <w:uiPriority w:val="34"/>
    <w:qFormat/>
    <w:locked/>
    <w:rsid w:val="008C6956"/>
    <w:rPr>
      <w:lang w:eastAsia="en-US"/>
    </w:rPr>
  </w:style>
  <w:style w:type="character" w:customStyle="1" w:styleId="B1Char1">
    <w:name w:val="B1 Char1"/>
    <w:link w:val="B1"/>
    <w:rsid w:val="008C6956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C72DF"/>
    <w:rPr>
      <w:color w:val="605E5C"/>
      <w:shd w:val="clear" w:color="auto" w:fill="E1DFDD"/>
    </w:rPr>
  </w:style>
  <w:style w:type="character" w:customStyle="1" w:styleId="B1Char">
    <w:name w:val="B1 Char"/>
    <w:qFormat/>
    <w:locked/>
    <w:rsid w:val="00156659"/>
    <w:rPr>
      <w:rFonts w:eastAsia="Times New Roman"/>
    </w:rPr>
  </w:style>
  <w:style w:type="character" w:styleId="CommentReference">
    <w:name w:val="annotation reference"/>
    <w:basedOn w:val="DefaultParagraphFont"/>
    <w:rsid w:val="00A03C13"/>
    <w:rPr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9F0B7A"/>
    <w:rPr>
      <w:color w:val="808080"/>
    </w:rPr>
  </w:style>
  <w:style w:type="character" w:customStyle="1" w:styleId="HeaderChar">
    <w:name w:val="Header Char"/>
    <w:basedOn w:val="DefaultParagraphFont"/>
    <w:link w:val="Header"/>
    <w:rsid w:val="002F1523"/>
    <w:rPr>
      <w:rFonts w:ascii="Arial" w:hAnsi="Arial"/>
      <w:b/>
      <w:sz w:val="18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BB56EC"/>
    <w:rPr>
      <w:rFonts w:ascii="Arial" w:hAnsi="Arial"/>
      <w:b/>
      <w:i/>
      <w:sz w:val="18"/>
      <w:lang w:eastAsia="ja-JP"/>
    </w:rPr>
  </w:style>
  <w:style w:type="table" w:styleId="TableGridLight">
    <w:name w:val="Grid Table Light"/>
    <w:basedOn w:val="TableNormal"/>
    <w:uiPriority w:val="40"/>
    <w:rsid w:val="007C7BC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7C7BC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Emphasis">
    <w:name w:val="Emphasis"/>
    <w:basedOn w:val="DefaultParagraphFont"/>
    <w:uiPriority w:val="20"/>
    <w:qFormat/>
    <w:rsid w:val="008F643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92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52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16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4336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43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34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78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18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151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18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4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0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04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70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85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30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94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55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64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0643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23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52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53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08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02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49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232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74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8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46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934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10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93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617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19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45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6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64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1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194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160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31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4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21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02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80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783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3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21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609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836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72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26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02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9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53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38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528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2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52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778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9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18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24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60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02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68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299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795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64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88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723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45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84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194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9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38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640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370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11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54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5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22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266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965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86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34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592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1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46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128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868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33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37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4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738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4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424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89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30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330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5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49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383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8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41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598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678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69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857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379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85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55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88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07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6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25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77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29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05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37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9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89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43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21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58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24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3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79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86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70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0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2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04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68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5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2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20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88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55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53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089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65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19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89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83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81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80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15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445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39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63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63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2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32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94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28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16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16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523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371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203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087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3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02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935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4796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823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3929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50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17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649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9226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34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49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82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152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723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24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542452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54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553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39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963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214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883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61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500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298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93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78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918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00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16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02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342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52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01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46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55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53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0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05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81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263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25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59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672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805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22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79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222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97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05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253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53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4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34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41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29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67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880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5818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273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36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046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158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759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078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032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73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274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8438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414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789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970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823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5064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05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04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60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51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624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84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52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7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37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0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06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780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26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13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41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068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06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521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11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77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28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02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197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163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7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77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58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43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50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52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58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48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29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202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26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50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89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6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11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97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46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36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26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308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245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950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32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4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94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28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74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98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4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64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014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1636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3232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06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196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042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161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547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905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32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9282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4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02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909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353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50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3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876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077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34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46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547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887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478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170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951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664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7896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873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0794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51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4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99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46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8067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830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648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635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425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986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231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35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739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55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16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193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66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900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59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137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122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0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33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708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56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67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13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32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6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8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36F193-AEB8-4C93-8F0F-D2C3CEC79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122</TotalTime>
  <Pages>3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1438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叶煦舟</cp:lastModifiedBy>
  <cp:revision>34</cp:revision>
  <cp:lastPrinted>2019-02-25T14:05:00Z</cp:lastPrinted>
  <dcterms:created xsi:type="dcterms:W3CDTF">2025-04-04T00:44:00Z</dcterms:created>
  <dcterms:modified xsi:type="dcterms:W3CDTF">2025-04-08T09:56:00Z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(3)Ar8d7JghpWCMoAYObjrGO34V1HZwuK5eg+2Bs2iSnxQz2PRZGJM7hpooSP9tJJ/onGWplPL9
6RgelYekoB3gR4cN4WV4aZ2yB98Sw2/0GMK+703IUkIpzwUq/MNnHTsQ463ytlBRWt7sqzxk
ljrd92BELzOnPoKSN+J7kZMOrZ4LqM+u10laupYvLqsA6Kr+gNjBXD2pzzw5xNq/4RtD1kqM
bOlsHi3hDP0++dvZww</vt:lpwstr>
  </property>
  <property fmtid="{D5CDD505-2E9C-101B-9397-08002B2CF9AE}" pid="3" name="_2015_ms_pID_7253431">
    <vt:lpwstr>ph5GeAkur2UY75JZkKbQXiEIdJyn4XdllkU1aok4zCVQEMhhYT0j+x
LUAfQSnfe2vK5et1KIX4b/hZEtvGAAJypXeAB2mei0zRBelNjoCf8UE0PdVL/2U1zXlGpcYt
WDQpZwkG6GksfeXbfJPJbzh50gF4Bn9Y8Dp34PhpS3y3VMslunRdFNBY9EefzLl7O5yRta+B
XAD1iOsAqdAdH8ekGG9gUR2ezHLyFdNDlLZA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1698992619</vt:lpwstr>
  </property>
  <property fmtid="{D5CDD505-2E9C-101B-9397-08002B2CF9AE}" pid="8" name="_2015_ms_pID_7253432">
    <vt:lpwstr>eA==</vt:lpwstr>
  </property>
</Properties>
</file>